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25"/>
        <w:gridCol w:w="4251"/>
        <w:gridCol w:w="3256"/>
        <w:gridCol w:w="4545"/>
      </w:tblGrid>
      <w:tr w:rsidR="006A79C6" w:rsidRPr="00A93C9D" w14:paraId="665612DE" w14:textId="55BDCDBA" w:rsidTr="00292952">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4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292952">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7" w:type="dxa"/>
            <w:gridSpan w:val="4"/>
            <w:shd w:val="clear" w:color="auto" w:fill="D9D9D9" w:themeFill="background1" w:themeFillShade="D9"/>
          </w:tcPr>
          <w:p w14:paraId="1B660389" w14:textId="1D388E10" w:rsidR="00CD5F56" w:rsidRPr="00A93C9D" w:rsidRDefault="00191FD0"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191FD0">
              <w:rPr>
                <w:rFonts w:cs="Calibri"/>
                <w:b/>
                <w:i/>
                <w:color w:val="auto"/>
                <w:sz w:val="22"/>
                <w:szCs w:val="22"/>
                <w:lang w:val="en-US"/>
              </w:rPr>
              <w:t>General requirements for the subject of the contract</w:t>
            </w:r>
          </w:p>
        </w:tc>
      </w:tr>
      <w:tr w:rsidR="00F20843" w:rsidRPr="00A93C9D" w14:paraId="03FFF586" w14:textId="33A253BF"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5" w:type="dxa"/>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51" w:type="dxa"/>
          </w:tcPr>
          <w:p w14:paraId="27BED66C" w14:textId="28430282"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r w:rsidRPr="00A93C9D">
              <w:rPr>
                <w:rFonts w:cs="Calibri"/>
                <w:color w:val="auto"/>
                <w:sz w:val="22"/>
                <w:szCs w:val="22"/>
                <w:lang w:val="en-US"/>
              </w:rPr>
              <w:t xml:space="preserve">Design services, supply and installation of a solar photovoltaic power plant </w:t>
            </w:r>
            <w:r w:rsidR="00D7618C">
              <w:rPr>
                <w:rFonts w:cs="Calibri"/>
                <w:color w:val="auto"/>
                <w:sz w:val="22"/>
                <w:szCs w:val="22"/>
                <w:lang w:val="en-US"/>
              </w:rPr>
              <w:t>120</w:t>
            </w:r>
            <w:r w:rsidRPr="00A93C9D">
              <w:rPr>
                <w:rFonts w:cs="Calibri"/>
                <w:color w:val="auto"/>
                <w:sz w:val="22"/>
                <w:szCs w:val="22"/>
                <w:lang w:val="en-US"/>
              </w:rPr>
              <w:t xml:space="preserve"> kW with battery energy storage system </w:t>
            </w:r>
            <w:r w:rsidR="00D7618C">
              <w:rPr>
                <w:rFonts w:cs="Calibri"/>
                <w:color w:val="auto"/>
                <w:sz w:val="22"/>
                <w:szCs w:val="22"/>
                <w:lang w:val="en-US"/>
              </w:rPr>
              <w:t>120</w:t>
            </w:r>
            <w:r w:rsidRPr="00A93C9D">
              <w:rPr>
                <w:rFonts w:cs="Calibri"/>
                <w:color w:val="auto"/>
                <w:sz w:val="22"/>
                <w:szCs w:val="22"/>
                <w:lang w:val="en-US"/>
              </w:rPr>
              <w:t xml:space="preserve"> kWh to ensure a constant supply of electricity to the building (hereafter referred to as the solar power plant/solar power system)</w:t>
            </w:r>
          </w:p>
        </w:tc>
        <w:tc>
          <w:tcPr>
            <w:tcW w:w="3256" w:type="dxa"/>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757389F8" w14:textId="7C66B001" w:rsidR="00DB2BBF" w:rsidRPr="00A93C9D" w:rsidRDefault="00DE1C30"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to be procured and that we offer the following works, goods and services in accordance with the requirements set out below.</w:t>
            </w:r>
          </w:p>
        </w:tc>
      </w:tr>
      <w:tr w:rsidR="00D52B29" w:rsidRPr="00A93C9D" w14:paraId="074D8F9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5"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51" w:type="dxa"/>
            <w:shd w:val="clear" w:color="auto" w:fill="auto"/>
          </w:tcPr>
          <w:p w14:paraId="510F4543" w14:textId="766BD95F" w:rsidR="00D52B29" w:rsidRPr="00DE1C30" w:rsidRDefault="00D838DD"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E1C30">
              <w:rPr>
                <w:rFonts w:cs="Calibri"/>
                <w:color w:val="auto"/>
                <w:sz w:val="22"/>
                <w:szCs w:val="22"/>
                <w:lang w:val="en-US"/>
              </w:rPr>
              <w:t>Department of Capital Construction and Road Management of the Sumy City Council</w:t>
            </w:r>
          </w:p>
        </w:tc>
        <w:tc>
          <w:tcPr>
            <w:tcW w:w="3256"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1615C2" w14:textId="4336A1C9" w:rsidR="00D52B29" w:rsidRPr="00D52B29" w:rsidRDefault="00DE1C30"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procured are for the final beneficiary of the Facility referred to in this point.</w:t>
            </w:r>
          </w:p>
        </w:tc>
      </w:tr>
      <w:tr w:rsidR="001B700D" w:rsidRPr="00A93C9D" w14:paraId="4CC325E6" w14:textId="6C80E926"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5" w:type="dxa"/>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51" w:type="dxa"/>
          </w:tcPr>
          <w:p w14:paraId="350BE801" w14:textId="6990F2E5" w:rsidR="001B700D"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Delivery and installation of the solar power system at the site at:</w:t>
            </w:r>
          </w:p>
          <w:p w14:paraId="378BC89E" w14:textId="66F0B6B4" w:rsidR="00D7618C" w:rsidRPr="00D838DD" w:rsidRDefault="00D7618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D838DD">
              <w:rPr>
                <w:rFonts w:cs="Calibri"/>
                <w:iCs/>
                <w:color w:val="auto"/>
                <w:sz w:val="22"/>
                <w:szCs w:val="22"/>
                <w:lang w:val="en-US"/>
              </w:rPr>
              <w:t xml:space="preserve">Municipal Institution Sumy </w:t>
            </w:r>
            <w:r w:rsidR="00D838DD" w:rsidRPr="00D838DD">
              <w:rPr>
                <w:rFonts w:cs="Calibri"/>
                <w:iCs/>
                <w:color w:val="auto"/>
                <w:sz w:val="22"/>
                <w:szCs w:val="22"/>
                <w:lang w:val="en-US"/>
              </w:rPr>
              <w:t>Secondary</w:t>
            </w:r>
            <w:r w:rsidRPr="00D838DD">
              <w:rPr>
                <w:rFonts w:cs="Calibri"/>
                <w:iCs/>
                <w:color w:val="auto"/>
                <w:sz w:val="22"/>
                <w:szCs w:val="22"/>
                <w:lang w:val="en-US"/>
              </w:rPr>
              <w:t xml:space="preserve"> School No 27, Sumy, Sumy </w:t>
            </w:r>
            <w:r w:rsidR="00DE1C30">
              <w:rPr>
                <w:rFonts w:cs="Calibri"/>
                <w:iCs/>
                <w:color w:val="auto"/>
                <w:sz w:val="22"/>
                <w:szCs w:val="22"/>
                <w:lang w:val="en-US"/>
              </w:rPr>
              <w:t>region</w:t>
            </w:r>
            <w:r w:rsidRPr="00D838DD">
              <w:rPr>
                <w:rFonts w:cs="Calibri"/>
                <w:iCs/>
                <w:color w:val="auto"/>
                <w:sz w:val="22"/>
                <w:szCs w:val="22"/>
                <w:lang w:val="en-US"/>
              </w:rPr>
              <w:t>,</w:t>
            </w:r>
          </w:p>
          <w:p w14:paraId="1F56B088" w14:textId="430921C0" w:rsidR="001B700D" w:rsidRPr="00A93C9D" w:rsidRDefault="00D7618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D838DD">
              <w:rPr>
                <w:rFonts w:cs="Calibri"/>
                <w:iCs/>
                <w:color w:val="auto"/>
                <w:sz w:val="22"/>
                <w:szCs w:val="22"/>
                <w:lang w:val="en-US"/>
              </w:rPr>
              <w:t xml:space="preserve">Ochtyrska str. 33, Sumy, Sumy </w:t>
            </w:r>
            <w:r w:rsidR="00D838DD" w:rsidRPr="00D838DD">
              <w:rPr>
                <w:rFonts w:cs="Calibri"/>
                <w:iCs/>
                <w:color w:val="auto"/>
                <w:sz w:val="22"/>
                <w:szCs w:val="22"/>
                <w:lang w:val="en-US"/>
              </w:rPr>
              <w:t>region</w:t>
            </w:r>
            <w:r w:rsidRPr="00D838DD">
              <w:rPr>
                <w:rFonts w:cs="Calibri"/>
                <w:iCs/>
                <w:color w:val="auto"/>
                <w:sz w:val="22"/>
                <w:szCs w:val="22"/>
                <w:lang w:val="en-US"/>
              </w:rPr>
              <w:t>, 40007, Ukraine.</w:t>
            </w:r>
          </w:p>
        </w:tc>
        <w:tc>
          <w:tcPr>
            <w:tcW w:w="3256" w:type="dxa"/>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287D52F6" w14:textId="211D0842" w:rsidR="00DB2BBF" w:rsidRPr="00A93C9D" w:rsidRDefault="00DE1C30"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We confirm that we will design, deliver, install and provide other related services necessary for the purchase of the solar power system proposed by us for the specified property at the specified address.</w:t>
            </w:r>
          </w:p>
        </w:tc>
      </w:tr>
      <w:tr w:rsidR="00C8606F" w:rsidRPr="00A93C9D" w14:paraId="35135583"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5"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51"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whole of the work to be procured under this procurement must be completed within a maximum of 5 months from the date of signature of the contract.</w:t>
            </w:r>
          </w:p>
        </w:tc>
        <w:tc>
          <w:tcPr>
            <w:tcW w:w="3256"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2710681" w14:textId="37A028F4" w:rsidR="00781CEE" w:rsidRPr="00A93C9D" w:rsidRDefault="00DE1C30"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t>
            </w:r>
            <w:r w:rsidR="00781CEE" w:rsidRPr="00A93C9D">
              <w:rPr>
                <w:rFonts w:cs="Calibri"/>
                <w:color w:val="auto"/>
                <w:sz w:val="22"/>
                <w:szCs w:val="22"/>
                <w:lang w:val="en-US"/>
              </w:rPr>
              <w:lastRenderedPageBreak/>
              <w:t xml:space="preserve">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51" w:type="dxa"/>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6" w:type="dxa"/>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ECEE110" w14:textId="492E2B73" w:rsidR="00315DBF" w:rsidRPr="00A93C9D" w:rsidRDefault="00DE1C30"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We confirm that all equipment offered will be delivered and installed new, unused and unrefurbished. The equipment will be manufactured no earlier than 24 months prior to the date of actual delivery of the equipment to the installation site.</w:t>
            </w:r>
          </w:p>
          <w:p w14:paraId="189527C8" w14:textId="616DCDC0" w:rsidR="00315DBF" w:rsidRPr="00A93C9D" w:rsidRDefault="00DE1C30"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5"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51"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 xml:space="preserve">The warranty must cover manufacturing defects, degradation above the specified level and </w:t>
            </w:r>
            <w:r w:rsidRPr="00A93C9D">
              <w:rPr>
                <w:rFonts w:ascii="Calibri" w:hAnsi="Calibri" w:cs="Calibri"/>
                <w:b w:val="0"/>
                <w:lang w:val="en-US"/>
              </w:rPr>
              <w:lastRenderedPageBreak/>
              <w:t>malfunctioning due to the manufacturer.</w:t>
            </w:r>
            <w:r w:rsidR="00B76E89" w:rsidRPr="00A93C9D">
              <w:rPr>
                <w:rFonts w:ascii="Calibri" w:hAnsi="Calibri" w:cs="Calibri"/>
                <w:b w:val="0"/>
                <w:lang w:val="en-US"/>
              </w:rPr>
              <w:t>)</w:t>
            </w:r>
          </w:p>
          <w:p w14:paraId="6336093B" w14:textId="4AAAF29F" w:rsidR="00FB6366"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monitoring system and its software </w:t>
            </w:r>
            <w:r w:rsidR="00D00078" w:rsidRPr="00A93C9D">
              <w:rPr>
                <w:rFonts w:ascii="Calibri" w:hAnsi="Calibri" w:cs="Calibri"/>
                <w:b w:val="0"/>
                <w:lang w:val="en-US"/>
              </w:rPr>
              <w:t>must</w:t>
            </w:r>
            <w:r w:rsidRPr="00A93C9D">
              <w:rPr>
                <w:rFonts w:ascii="Calibri" w:hAnsi="Calibri" w:cs="Calibri"/>
                <w:b w:val="0"/>
                <w:lang w:val="en-US"/>
              </w:rPr>
              <w:t xml:space="preserve"> operate smoothly for at least 10 years. 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5-year warranty for the work carried out and 10-year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6"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of </w:t>
            </w:r>
            <w:r w:rsidRPr="00A93C9D">
              <w:rPr>
                <w:rFonts w:ascii="Calibri" w:hAnsi="Calibri" w:cs="Calibri"/>
                <w:b w:val="0"/>
                <w:bCs/>
                <w:highlight w:val="lightGray"/>
                <w:lang w:val="en-US"/>
              </w:rPr>
              <w:t>______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(Warranty covers factory defects, </w:t>
            </w:r>
            <w:r w:rsidRPr="00A93C9D">
              <w:rPr>
                <w:rFonts w:ascii="Calibri" w:hAnsi="Calibri" w:cs="Calibri"/>
                <w:b w:val="0"/>
                <w:bCs/>
                <w:lang w:val="en-US"/>
              </w:rPr>
              <w:lastRenderedPageBreak/>
              <w:t>degradation above the specified level, and malfunctioning due to the manufacturer.)</w:t>
            </w:r>
          </w:p>
          <w:p w14:paraId="1F2007FB" w14:textId="1DAEBB4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monitoring system and its software will operate smoothly for at least </w:t>
            </w:r>
            <w:r w:rsidR="00CC2EB7" w:rsidRPr="00A93C9D">
              <w:rPr>
                <w:rFonts w:ascii="Calibri" w:hAnsi="Calibri" w:cs="Calibri"/>
                <w:b w:val="0"/>
                <w:bCs/>
                <w:highlight w:val="lightGray"/>
                <w:lang w:val="en-US"/>
              </w:rPr>
              <w:t>___</w:t>
            </w:r>
            <w:r w:rsidR="00CC2EB7" w:rsidRPr="00A93C9D">
              <w:rPr>
                <w:rFonts w:ascii="Calibri" w:hAnsi="Calibri" w:cs="Calibri"/>
                <w:b w:val="0"/>
                <w:bCs/>
                <w:lang w:val="en-US"/>
              </w:rPr>
              <w:t xml:space="preserve"> </w:t>
            </w:r>
            <w:r w:rsidRPr="00A93C9D">
              <w:rPr>
                <w:rFonts w:ascii="Calibri" w:hAnsi="Calibri" w:cs="Calibri"/>
                <w:b w:val="0"/>
                <w:bCs/>
                <w:lang w:val="en-US"/>
              </w:rPr>
              <w:t xml:space="preserve">years. The warranty covers all functional components including LTE/5G (or equivalent) module, data storage and </w:t>
            </w:r>
            <w:r w:rsidR="00CC2EB7" w:rsidRPr="00A93C9D">
              <w:rPr>
                <w:rFonts w:ascii="Calibri" w:hAnsi="Calibri" w:cs="Calibri"/>
                <w:b w:val="0"/>
                <w:bCs/>
                <w:lang w:val="en-US"/>
              </w:rPr>
              <w:t>the main functions of the</w:t>
            </w:r>
            <w:r w:rsidRPr="00A93C9D">
              <w:rPr>
                <w:rFonts w:ascii="Calibri" w:hAnsi="Calibri" w:cs="Calibri"/>
                <w:b w:val="0"/>
                <w:bCs/>
                <w:lang w:val="en-US"/>
              </w:rPr>
              <w:t xml:space="preserv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8B0CFF" w:rsidRPr="00A93C9D" w14:paraId="25936DC9" w14:textId="6AE48074"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F1EBAC6" w14:textId="7F79FB4D" w:rsidR="008B0CFF" w:rsidRPr="00A93C9D" w:rsidRDefault="008B0CFF" w:rsidP="008B0CF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7</w:t>
            </w:r>
            <w:r w:rsidRPr="00A93C9D">
              <w:rPr>
                <w:rFonts w:cs="Calibri"/>
                <w:b w:val="0"/>
                <w:color w:val="auto"/>
                <w:sz w:val="22"/>
                <w:szCs w:val="22"/>
                <w:lang w:val="en-US"/>
              </w:rPr>
              <w:t>.</w:t>
            </w:r>
          </w:p>
        </w:tc>
        <w:tc>
          <w:tcPr>
            <w:tcW w:w="2325" w:type="dxa"/>
          </w:tcPr>
          <w:p w14:paraId="28EFF587" w14:textId="337266C1"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Origin of goods: please note that the origin of goods requirement has been formulated in line with the requirement of the Government of the Republic of Lithuania and the Council of the Fund for the Development Cooperation and Humanitarian Aid for the project.</w:t>
            </w:r>
          </w:p>
        </w:tc>
        <w:tc>
          <w:tcPr>
            <w:tcW w:w="4251" w:type="dxa"/>
          </w:tcPr>
          <w:p w14:paraId="52F72AE3" w14:textId="77777777"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main components of the equipment (photovoltaic modules, inverters, batteries and the solar power plant monitoring system) must originate from a country belonging to the European Union (EU) or the European Economic Area (EEA). The country of origin of the goods (the main equipment components referred to above) shall be the country in which the final goods were manufactured and/or assembled. </w:t>
            </w:r>
          </w:p>
          <w:p w14:paraId="23D6935F" w14:textId="6CAD6B44" w:rsidR="005738B9" w:rsidRPr="00A93C9D" w:rsidRDefault="00A1660E" w:rsidP="00E86BE6">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will be required to submit with the tender documents proving the origin of the main components of the equipment (photovoltaic modules, inverters, batteries and the solar power plant monitoring system) (manufacturers' declarations, brochures, links to the manufacturers' </w:t>
            </w:r>
            <w:r w:rsidRPr="00A93C9D">
              <w:rPr>
                <w:rFonts w:ascii="Calibri" w:hAnsi="Calibri" w:cs="Calibri"/>
                <w:b w:val="0"/>
                <w:bCs/>
                <w:lang w:val="en-US"/>
              </w:rPr>
              <w:lastRenderedPageBreak/>
              <w:t>websites indicating the place of origin of the goods offered, etc.).</w:t>
            </w:r>
          </w:p>
          <w:p w14:paraId="18AB0D58" w14:textId="2C75F742" w:rsidR="00BF7F98" w:rsidRPr="00A93C9D" w:rsidRDefault="00B4418E" w:rsidP="00A1660E">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At the time of delivery of the goods, the supplier will be required to provide documentation from the responsible authority (Chamber of Industry and Crafts, Export and Trade Agency, Customs Service or any other body or authority) confirming the origin of the main components of the equipment (photovoltaic modules, inverters, batteries and the solar power plant monitoring system).</w:t>
            </w:r>
          </w:p>
        </w:tc>
        <w:tc>
          <w:tcPr>
            <w:tcW w:w="3256" w:type="dxa"/>
          </w:tcPr>
          <w:p w14:paraId="605B99AC" w14:textId="40440D46"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p w14:paraId="35234549" w14:textId="44263DDC"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w:t>
            </w:r>
            <w:r w:rsidR="00925AE9" w:rsidRPr="00A93C9D">
              <w:rPr>
                <w:rFonts w:cs="Calibri"/>
                <w:color w:val="auto"/>
                <w:sz w:val="22"/>
                <w:szCs w:val="22"/>
                <w:lang w:val="en-US"/>
              </w:rPr>
              <w:t>must</w:t>
            </w:r>
            <w:r w:rsidRPr="00A93C9D">
              <w:rPr>
                <w:rFonts w:cs="Calibri"/>
                <w:color w:val="auto"/>
                <w:sz w:val="22"/>
                <w:szCs w:val="22"/>
                <w:lang w:val="en-US"/>
              </w:rPr>
              <w:t xml:space="preserve"> also provide the manufacturer's technical documentation in English or in Lithuanian (catalogues, brochures) and/or declarations by the manufacturer of the product (if the manufacturer's technical documentation does not fully reflect the conformity of the proposed product with the requirements of the technical specification) or other equivalent documents proving the conformity of the proposed </w:t>
            </w:r>
            <w:r w:rsidRPr="00A93C9D">
              <w:rPr>
                <w:rFonts w:cs="Calibri"/>
                <w:color w:val="auto"/>
                <w:sz w:val="22"/>
                <w:szCs w:val="22"/>
                <w:lang w:val="en-US"/>
              </w:rPr>
              <w:lastRenderedPageBreak/>
              <w:t>product with the technical requirements.</w:t>
            </w:r>
          </w:p>
          <w:p w14:paraId="2525C748" w14:textId="4C3A6E0E"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indicate graphically (i.e. visibly mark by colour and/or arrows and/or underlining) the specific parts of the documents submitted which describe the values of the required technical characteristics and indicate which point of the technical requirements they meet.</w:t>
            </w:r>
          </w:p>
          <w:p w14:paraId="5CF8314D" w14:textId="355ACCC1"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shall have the right to require the original catalogues and technical descriptions.</w:t>
            </w:r>
          </w:p>
        </w:tc>
        <w:tc>
          <w:tcPr>
            <w:tcW w:w="4545" w:type="dxa"/>
            <w:shd w:val="clear" w:color="auto" w:fill="FFFFFF" w:themeFill="background1"/>
          </w:tcPr>
          <w:p w14:paraId="57814753" w14:textId="2245222E" w:rsidR="00B4418E" w:rsidRPr="00A93C9D" w:rsidRDefault="00DE1C30"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52004F" w:rsidRPr="00A93C9D">
              <w:rPr>
                <w:rFonts w:cs="Calibri"/>
                <w:color w:val="auto"/>
                <w:sz w:val="22"/>
                <w:szCs w:val="22"/>
                <w:lang w:val="en-US"/>
              </w:rPr>
              <w:t xml:space="preserve"> </w:t>
            </w:r>
            <w:r w:rsidR="00B4418E" w:rsidRPr="00A93C9D">
              <w:rPr>
                <w:rFonts w:cs="Calibri"/>
                <w:color w:val="auto"/>
                <w:sz w:val="22"/>
                <w:szCs w:val="22"/>
                <w:lang w:val="en-US"/>
              </w:rPr>
              <w:t>1. We confirm that the origin of the main components of the proposed equipment meets the requirements, as evidenced by the information provided in the documents below:</w:t>
            </w:r>
          </w:p>
          <w:p w14:paraId="159A1572"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335652B"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which document submitted and where in the document the conformity with the requirement is confirmed: </w:t>
            </w:r>
          </w:p>
          <w:p w14:paraId="427709A6" w14:textId="082362FC"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Photovoltaic modules - </w:t>
            </w:r>
            <w:r w:rsidRPr="00A93C9D">
              <w:rPr>
                <w:rFonts w:ascii="Calibri" w:hAnsi="Calibri" w:cs="Calibri"/>
                <w:b w:val="0"/>
                <w:highlight w:val="lightGray"/>
                <w:lang w:val="en-US"/>
              </w:rPr>
              <w:t>_______________</w:t>
            </w:r>
            <w:r w:rsidRPr="00A93C9D">
              <w:rPr>
                <w:rFonts w:ascii="Calibri" w:hAnsi="Calibri" w:cs="Calibri"/>
                <w:b w:val="0"/>
                <w:lang w:val="en-US"/>
              </w:rPr>
              <w:t>.</w:t>
            </w:r>
          </w:p>
          <w:p w14:paraId="6BB9F5C6" w14:textId="09E743DE"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Inverters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5816B047" w14:textId="78152165"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Batteries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79757DAA" w14:textId="12AD0718"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Monitoring system - </w:t>
            </w:r>
            <w:r w:rsidRPr="00A93C9D">
              <w:rPr>
                <w:rFonts w:ascii="Calibri" w:hAnsi="Calibri" w:cs="Calibri"/>
                <w:b w:val="0"/>
                <w:highlight w:val="lightGray"/>
                <w:lang w:val="en-US"/>
              </w:rPr>
              <w:t>_________________</w:t>
            </w:r>
            <w:r w:rsidRPr="00A93C9D">
              <w:rPr>
                <w:rFonts w:ascii="Calibri" w:hAnsi="Calibri" w:cs="Calibri"/>
                <w:b w:val="0"/>
                <w:lang w:val="en-US"/>
              </w:rPr>
              <w:t>.</w:t>
            </w:r>
          </w:p>
          <w:p w14:paraId="2B62D5D9"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7920F1E8" w:rsidR="005738B9" w:rsidRPr="00A93C9D" w:rsidRDefault="00DE1C30" w:rsidP="00AA4D7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58321658"/>
                <w14:checkbox>
                  <w14:checked w14:val="1"/>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B4418E" w:rsidRPr="00A93C9D">
              <w:rPr>
                <w:rFonts w:cs="Calibri"/>
                <w:color w:val="auto"/>
                <w:sz w:val="22"/>
                <w:szCs w:val="22"/>
                <w:lang w:val="en-US"/>
              </w:rPr>
              <w:t xml:space="preserve"> 2. We confirm that, at the time of delivery of the Goods, we will provide documentation from the responsible authority (Chamber of Industry and Crafts, Export and Trade Agency, Customs Service or other body or authority) confirming </w:t>
            </w:r>
            <w:r w:rsidR="00B4418E" w:rsidRPr="00A93C9D">
              <w:rPr>
                <w:rFonts w:cs="Calibri"/>
                <w:color w:val="auto"/>
                <w:sz w:val="22"/>
                <w:szCs w:val="22"/>
                <w:lang w:val="en-US"/>
              </w:rPr>
              <w:lastRenderedPageBreak/>
              <w:t>the origin of the main components of the equipment (</w:t>
            </w:r>
            <w:r w:rsidR="00AA4D79" w:rsidRPr="00A93C9D">
              <w:rPr>
                <w:rFonts w:cs="Calibri"/>
                <w:color w:val="auto"/>
                <w:sz w:val="22"/>
                <w:szCs w:val="22"/>
                <w:lang w:val="en-US"/>
              </w:rPr>
              <w:t>photovoltaic</w:t>
            </w:r>
            <w:r w:rsidR="00B4418E" w:rsidRPr="00A93C9D">
              <w:rPr>
                <w:rFonts w:cs="Calibri"/>
                <w:color w:val="auto"/>
                <w:sz w:val="22"/>
                <w:szCs w:val="22"/>
                <w:lang w:val="en-US"/>
              </w:rPr>
              <w:t xml:space="preserve"> modules, inverters, batteries and the equipment monitoring system).</w:t>
            </w:r>
          </w:p>
        </w:tc>
      </w:tr>
      <w:tr w:rsidR="00BF53CF" w:rsidRPr="00A93C9D" w14:paraId="751C4FCD" w14:textId="176CFD95"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8</w:t>
            </w:r>
            <w:r w:rsidRPr="00A93C9D">
              <w:rPr>
                <w:rFonts w:cs="Calibri"/>
                <w:b w:val="0"/>
                <w:color w:val="auto"/>
                <w:sz w:val="22"/>
                <w:szCs w:val="22"/>
                <w:lang w:val="en-US"/>
              </w:rPr>
              <w:t>.</w:t>
            </w:r>
          </w:p>
        </w:tc>
        <w:tc>
          <w:tcPr>
            <w:tcW w:w="2325"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51"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The entire proposed solar power system, including inverters, battery management system, monitoring 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 xml:space="preserve">Authentication and access control: the system must ensure that access is only possible through secure authentication procedures (e.g. using unique user identifiers and strong passwords). Measures must be in place to restrict </w:t>
            </w:r>
            <w:r w:rsidRPr="00A93C9D">
              <w:rPr>
                <w:rFonts w:ascii="Calibri" w:hAnsi="Calibri" w:cs="Calibri"/>
                <w:b w:val="0"/>
                <w:bCs/>
                <w:lang w:val="en-US"/>
              </w:rPr>
              <w:lastRenderedPageBreak/>
              <w:t>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6"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4B49079B" w14:textId="0A6F6993" w:rsidR="009A5F91" w:rsidRPr="00A93C9D" w:rsidRDefault="00DE1C30"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We confirm that we have read, fully understood and incorporated into our offer the technical requirements and conditions provided. The proposed equipment and solutions comply with the specified requirements.</w:t>
            </w:r>
          </w:p>
        </w:tc>
      </w:tr>
      <w:tr w:rsidR="0043389D" w:rsidRPr="00A93C9D" w14:paraId="706AC13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51" w:type="dxa"/>
          </w:tcPr>
          <w:p w14:paraId="2713F32D" w14:textId="52A63CC0"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installed on the roof of a building which is </w:t>
            </w:r>
            <w:r w:rsidRPr="00D7618C">
              <w:rPr>
                <w:rFonts w:ascii="Calibri" w:hAnsi="Calibri" w:cs="Calibri"/>
                <w:b w:val="0"/>
                <w:lang w:val="en-US"/>
              </w:rPr>
              <w:t>flat</w:t>
            </w:r>
            <w:r w:rsidRPr="00A93C9D">
              <w:rPr>
                <w:rFonts w:ascii="Calibri" w:hAnsi="Calibri" w:cs="Calibri"/>
                <w:b w:val="0"/>
                <w:lang w:val="en-US"/>
              </w:rPr>
              <w:t xml:space="preserve">, roof covering </w:t>
            </w:r>
            <w:r w:rsidR="00D7618C">
              <w:rPr>
                <w:rFonts w:ascii="Calibri" w:hAnsi="Calibri" w:cs="Calibri"/>
                <w:b w:val="0"/>
                <w:lang w:val="en-US"/>
              </w:rPr>
              <w:t xml:space="preserve">- </w:t>
            </w:r>
            <w:r w:rsidR="00D7618C" w:rsidRPr="00D7618C">
              <w:rPr>
                <w:rFonts w:ascii="Calibri" w:hAnsi="Calibri" w:cs="Calibri"/>
                <w:b w:val="0"/>
                <w:lang w:val="en-US"/>
              </w:rPr>
              <w:t>bituminous coating</w:t>
            </w:r>
            <w:r w:rsidRPr="00A93C9D">
              <w:rPr>
                <w:rFonts w:ascii="Calibri" w:hAnsi="Calibri" w:cs="Calibri"/>
                <w:b w:val="0"/>
                <w:lang w:val="en-US"/>
              </w:rPr>
              <w:t>.</w:t>
            </w:r>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location of the other equipment (including batteries) belonging to the power plant shall be selected during the design phase in agreement with the User's representative.</w:t>
            </w:r>
          </w:p>
          <w:p w14:paraId="6414DDDD" w14:textId="42C5F32D"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maximum capacity of the building's electrical input - </w:t>
            </w:r>
            <w:r w:rsidR="00D7618C">
              <w:rPr>
                <w:rFonts w:ascii="Calibri" w:hAnsi="Calibri" w:cs="Calibri"/>
                <w:b w:val="0"/>
                <w:lang w:val="en-US"/>
              </w:rPr>
              <w:t>147</w:t>
            </w:r>
            <w:r w:rsidRPr="00A93C9D">
              <w:rPr>
                <w:rFonts w:ascii="Calibri" w:hAnsi="Calibri" w:cs="Calibri"/>
                <w:b w:val="0"/>
                <w:lang w:val="en-US"/>
              </w:rPr>
              <w:t xml:space="preserve"> kW. The actual consumption of the building is </w:t>
            </w:r>
            <w:r w:rsidR="00D7618C">
              <w:rPr>
                <w:rFonts w:ascii="Calibri" w:hAnsi="Calibri" w:cs="Calibri"/>
                <w:b w:val="0"/>
                <w:lang w:val="en-US"/>
              </w:rPr>
              <w:t>30 000</w:t>
            </w:r>
            <w:r w:rsidRPr="00A93C9D">
              <w:rPr>
                <w:rFonts w:ascii="Calibri" w:hAnsi="Calibri" w:cs="Calibri"/>
                <w:b w:val="0"/>
                <w:lang w:val="en-US"/>
              </w:rPr>
              <w:t xml:space="preserve"> kW per year. The maximum electrical power required by the building at any one time when all essential equipment is in operation is </w:t>
            </w:r>
            <w:r w:rsidR="00D7618C">
              <w:rPr>
                <w:rFonts w:ascii="Calibri" w:hAnsi="Calibri" w:cs="Calibri"/>
                <w:b w:val="0"/>
                <w:lang w:val="en-US"/>
              </w:rPr>
              <w:t>25</w:t>
            </w:r>
            <w:r w:rsidRPr="00A93C9D">
              <w:rPr>
                <w:rFonts w:ascii="Calibri" w:hAnsi="Calibri" w:cs="Calibri"/>
                <w:b w:val="0"/>
                <w:lang w:val="en-US"/>
              </w:rPr>
              <w:t xml:space="preserve"> kW. The design of the solar power plant, the battery system and their charging controllers shall 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autonomous mode (using the energy 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For information and for the proper preparation of the offer, the available </w:t>
            </w:r>
            <w:r w:rsidRPr="00A93C9D">
              <w:rPr>
                <w:rFonts w:ascii="Calibri" w:hAnsi="Calibri" w:cs="Calibri"/>
                <w:b w:val="0"/>
                <w:lang w:val="en-US"/>
              </w:rPr>
              <w:lastRenderedPageBreak/>
              <w:t xml:space="preserve">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A93C9D"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3593410"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ANNEXES:</w:t>
            </w:r>
          </w:p>
          <w:p w14:paraId="2163EDA7"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B2C8DA7" w14:textId="5ED149DC" w:rsidR="00F1198B" w:rsidRPr="00A93C9D"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Attached files in an archived electronic file: “</w:t>
            </w:r>
            <w:r w:rsidR="00D7618C" w:rsidRPr="00D7618C">
              <w:rPr>
                <w:rFonts w:ascii="Calibri" w:hAnsi="Calibri" w:cs="Calibri"/>
                <w:b w:val="0"/>
                <w:lang w:val="en-US"/>
              </w:rPr>
              <w:t>TS priedai (Sumu mokykla</w:t>
            </w:r>
            <w:r w:rsidR="00D7618C">
              <w:rPr>
                <w:rFonts w:ascii="Calibri" w:hAnsi="Calibri" w:cs="Calibri"/>
                <w:b w:val="0"/>
                <w:lang w:val="en-US"/>
              </w:rPr>
              <w:t>)</w:t>
            </w:r>
            <w:r w:rsidRPr="00A847B7">
              <w:rPr>
                <w:rFonts w:ascii="Calibri" w:hAnsi="Calibri" w:cs="Calibri"/>
                <w:b w:val="0"/>
                <w:lang w:val="en-US"/>
              </w:rPr>
              <w:t>.zip”</w:t>
            </w:r>
          </w:p>
        </w:tc>
        <w:tc>
          <w:tcPr>
            <w:tcW w:w="3256" w:type="dxa"/>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8CF68BB" w14:textId="1B61D4AC" w:rsidR="004C7AAB" w:rsidRPr="00A93C9D" w:rsidRDefault="00DE1C30"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5"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51"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accordance with the Technical Specification. This includes additional components or actions that may not be explicitly identified but are necessary for the functioning of the system. All works shall be carried out in a logical sequence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works are carried out in accordance with the design, the technological plan and the manufacturers' instructions. </w:t>
            </w:r>
            <w:r w:rsidRPr="00A93C9D">
              <w:rPr>
                <w:rFonts w:ascii="Calibri" w:hAnsi="Calibri" w:cs="Calibri"/>
                <w:b w:val="0"/>
                <w:lang w:val="en-US"/>
              </w:rPr>
              <w:lastRenderedPageBreak/>
              <w:t>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completed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the manufacturer and on site in suitable, dry, ventilated, heated (if necessary) premises. Damaged or improperly stored 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and installed in accordance with the applicable Ukrainian legislation and technical requirements. The design must be agreed with the Beneficiary (design solutions), all authorities whose requirements are applicable under the legislation. The works must include all works specified in the technical specification and necessary for the operation of the facility, including commissioning and debugging. If 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w:t>
            </w:r>
            <w:r w:rsidRPr="00A93C9D">
              <w:rPr>
                <w:rFonts w:ascii="Calibri" w:hAnsi="Calibri" w:cs="Calibri"/>
                <w:b w:val="0"/>
                <w:lang w:val="en-US"/>
              </w:rPr>
              <w:lastRenderedPageBreak/>
              <w:t>of building permits, design expertise and/or other approvals.</w:t>
            </w:r>
          </w:p>
        </w:tc>
        <w:tc>
          <w:tcPr>
            <w:tcW w:w="3256"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4DEADCC" w14:textId="6603AD89" w:rsidR="003332A1" w:rsidRPr="00A93C9D" w:rsidRDefault="00DE1C30"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We confirm that we have read, fully understood and included in our proposal the technical requirements and conditions provided. The proposed equipment, works, services, 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5" w:type="dxa"/>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6" w:type="dxa"/>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038AF0B2" w14:textId="297DF59C" w:rsidR="008F1ECA" w:rsidRPr="00A93C9D" w:rsidRDefault="00DE1C30"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We confirm that we have reviewed the provided technical requirements and conditions, fully understood them, and have incorporated them into our proposal. The proposed equipment, works, and solutions meet the specified requirements.</w:t>
            </w:r>
          </w:p>
        </w:tc>
      </w:tr>
      <w:tr w:rsidR="00F5098A" w:rsidRPr="00A93C9D" w14:paraId="6CA4829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5"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51"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After completing all the work, the supplier must train at least one representative of the beneficiary on how to use and operate the system, and provide access credentials to the system.</w:t>
            </w:r>
          </w:p>
        </w:tc>
        <w:tc>
          <w:tcPr>
            <w:tcW w:w="3256"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CD258C6" w14:textId="3AD2D909" w:rsidR="009B6B06" w:rsidRPr="00A93C9D" w:rsidRDefault="00DE1C30"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We confirm that after completing all the work, we will train at least one representative of the beneficiary on how to use and operate the system, and will provide the necessary access credentials to the system.</w:t>
            </w:r>
          </w:p>
        </w:tc>
      </w:tr>
      <w:tr w:rsidR="00F5098A" w:rsidRPr="00A93C9D" w14:paraId="1483238F" w14:textId="0E170E50"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2.</w:t>
            </w:r>
          </w:p>
        </w:tc>
        <w:tc>
          <w:tcPr>
            <w:tcW w:w="14377"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2.1.</w:t>
            </w:r>
          </w:p>
        </w:tc>
        <w:tc>
          <w:tcPr>
            <w:tcW w:w="2325"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51" w:type="dxa"/>
            <w:shd w:val="clear" w:color="auto" w:fill="auto"/>
          </w:tcPr>
          <w:p w14:paraId="6A6293BA" w14:textId="294E3FD3" w:rsidR="00F5098A" w:rsidRPr="00A93C9D" w:rsidRDefault="00D7618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120</w:t>
            </w:r>
            <w:r w:rsidR="00F5098A" w:rsidRPr="00A93C9D">
              <w:rPr>
                <w:rFonts w:cs="Calibri"/>
                <w:iCs/>
                <w:color w:val="auto"/>
                <w:sz w:val="22"/>
                <w:szCs w:val="22"/>
                <w:lang w:val="en-US"/>
              </w:rPr>
              <w:t xml:space="preserve"> kW (± 0,5 kW)</w:t>
            </w:r>
          </w:p>
        </w:tc>
        <w:tc>
          <w:tcPr>
            <w:tcW w:w="3256"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must also provide the manufacturer's technical documentation in Lithuanian or English (catalogs, brochures) and/or the manufacturer's declarations of conformity (if the manufacturer's technical documentation does not fully reflect the compliance of the proposed product with the technical specification </w:t>
            </w:r>
            <w:r w:rsidRPr="00A93C9D">
              <w:rPr>
                <w:rFonts w:cs="Calibri"/>
                <w:color w:val="auto"/>
                <w:sz w:val="22"/>
                <w:szCs w:val="22"/>
                <w:lang w:val="en-US"/>
              </w:rPr>
              <w:lastRenderedPageBreak/>
              <w:t>requirements) or other equivalent documents proving the compliance of the proposed 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graphically highlight (i.e., visibly mark – using color, arrows, and/or underlining) specific sections of the submitted 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has the right to request the originals of the catalogs and technical descriptions.</w:t>
            </w:r>
          </w:p>
        </w:tc>
        <w:tc>
          <w:tcPr>
            <w:tcW w:w="4545"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2.2.</w:t>
            </w:r>
          </w:p>
        </w:tc>
        <w:tc>
          <w:tcPr>
            <w:tcW w:w="2325" w:type="dxa"/>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51" w:type="dxa"/>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6" w:type="dxa"/>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5"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 %:</w:t>
            </w:r>
          </w:p>
        </w:tc>
        <w:tc>
          <w:tcPr>
            <w:tcW w:w="4251"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At least 20%</w:t>
            </w:r>
          </w:p>
        </w:tc>
        <w:tc>
          <w:tcPr>
            <w:tcW w:w="3256"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2.4.</w:t>
            </w:r>
          </w:p>
        </w:tc>
        <w:tc>
          <w:tcPr>
            <w:tcW w:w="2325" w:type="dxa"/>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layout, mounting location, mounting method and design</w:t>
            </w:r>
          </w:p>
        </w:tc>
        <w:tc>
          <w:tcPr>
            <w:tcW w:w="4251" w:type="dxa"/>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Assess whether the total number of proposed modules can be accommodated on the roof of the building. If all the solar modules proposed by the supplier cannot fit on the roof, the supplier must evaluate the 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 the event that it becomes clear that the roof area is insufficient for the required full solar power plant area according to the purchased capacity, the 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mounting structures used shall be made of robust, durable materials that 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lastRenderedPageBreak/>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supplier must select the optimal method for mounting the solar photovoltaic system, taking into account the characteristics of the existing building's roof and any potential unevenness. The mounting structures should be designed in a way that does not damage the existing roof covering, ensures the minimal load on the current roof structure, and provides optimal arrangement and tilt angle of the photovoltaic modules. The goal should be to achieve the most efficient electricity generation.</w:t>
            </w:r>
          </w:p>
        </w:tc>
        <w:tc>
          <w:tcPr>
            <w:tcW w:w="3256" w:type="dxa"/>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341D0DDA" w14:textId="38126AC9" w:rsidR="00326963" w:rsidRPr="00A93C9D" w:rsidRDefault="00DE1C30"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2.5.</w:t>
            </w:r>
          </w:p>
        </w:tc>
        <w:tc>
          <w:tcPr>
            <w:tcW w:w="2325"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51"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667F5FFE" w14:textId="06E8317B"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r w:rsidR="00655735" w:rsidRPr="00A93C9D">
              <w:rPr>
                <w:bCs/>
                <w:color w:val="auto"/>
                <w:sz w:val="22"/>
                <w:szCs w:val="22"/>
                <w:lang w:val="en-US"/>
              </w:rPr>
              <w:t xml:space="preserve"> </w:t>
            </w:r>
            <w:r w:rsidR="00D7618C" w:rsidRPr="00D7618C">
              <w:rPr>
                <w:bCs/>
                <w:i/>
                <w:iCs/>
                <w:color w:val="auto"/>
                <w:sz w:val="22"/>
                <w:szCs w:val="22"/>
                <w:lang w:val="en-US"/>
              </w:rPr>
              <w:t>(Preliminary roof area 2085 sq.m.)</w:t>
            </w:r>
          </w:p>
          <w:p w14:paraId="26728FCA" w14:textId="6E492CD7"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The Supplier must carry out load calculations for the roof structures in accordance with Ukrainian national standards and ensure that the Supplier's solar power plant and roof structures are able to withstand snow and wind loads.</w:t>
            </w:r>
          </w:p>
        </w:tc>
        <w:tc>
          <w:tcPr>
            <w:tcW w:w="3256"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357F7F7" w14:textId="467850BB" w:rsidR="00F5098A" w:rsidRPr="00A93C9D" w:rsidRDefault="00DE1C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1019113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2.6.</w:t>
            </w:r>
          </w:p>
        </w:tc>
        <w:tc>
          <w:tcPr>
            <w:tcW w:w="2325" w:type="dxa"/>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51" w:type="dxa"/>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is not possible now or in the future, the system must operate autonomously in a closed-loop mode, appropriately regulating electricity flows — i.e., delivering the generated electricity to 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system must have the capability to connect to an external generator.</w:t>
            </w:r>
          </w:p>
        </w:tc>
        <w:tc>
          <w:tcPr>
            <w:tcW w:w="3256" w:type="dxa"/>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DE1C3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DE1C3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DE1C3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surplus electricity to the public power grid, if such a need or opportunity arises. If this is not possible now or in the future, the system will operate autonomously in a closed-loop mode, regulating electricity flows accordingly — i.e., 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DE1C3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2.7.</w:t>
            </w:r>
          </w:p>
        </w:tc>
        <w:tc>
          <w:tcPr>
            <w:tcW w:w="2325"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51" w:type="dxa"/>
            <w:shd w:val="clear" w:color="auto" w:fill="auto"/>
          </w:tcPr>
          <w:p w14:paraId="72A443AB" w14:textId="0C920A21" w:rsidR="00F5098A" w:rsidRPr="00A93C9D" w:rsidRDefault="00B14163"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If it is not possible to maintain a safe distance between the solar modules and the lightning rods and lightning protection elements, the supplier will be obliged to make corrections to the lightning protection system at its own cost and to ensure adequate lightning protectio</w:t>
            </w:r>
            <w:r w:rsidRPr="00D40DF4">
              <w:rPr>
                <w:rFonts w:cs="Calibri"/>
                <w:color w:val="auto"/>
                <w:sz w:val="22"/>
                <w:szCs w:val="22"/>
                <w:lang w:val="en-US"/>
              </w:rPr>
              <w:t>n</w:t>
            </w:r>
            <w:r w:rsidR="00D33E09" w:rsidRPr="00D40DF4">
              <w:rPr>
                <w:rFonts w:cs="Calibri"/>
                <w:color w:val="auto"/>
                <w:sz w:val="22"/>
                <w:szCs w:val="22"/>
                <w:lang w:val="en-US"/>
              </w:rPr>
              <w:t xml:space="preserve"> (if such a system is installed in the building).</w:t>
            </w:r>
          </w:p>
        </w:tc>
        <w:tc>
          <w:tcPr>
            <w:tcW w:w="3256"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ED0F63" w14:textId="733BBD3A" w:rsidR="00F5098A" w:rsidRPr="00A93C9D" w:rsidRDefault="00DE1C30"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5" w:type="dxa"/>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6" w:type="dxa"/>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9CD872D" w14:textId="3E9C9318" w:rsidR="00F5098A" w:rsidRPr="00A93C9D" w:rsidRDefault="00DE1C3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666494D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2.9.</w:t>
            </w:r>
          </w:p>
        </w:tc>
        <w:tc>
          <w:tcPr>
            <w:tcW w:w="2325"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51"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t>Inverters (voltage converters):≥ IP65 protection class (or equivalent).</w:t>
            </w:r>
          </w:p>
        </w:tc>
        <w:tc>
          <w:tcPr>
            <w:tcW w:w="3256"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2.10.</w:t>
            </w:r>
          </w:p>
        </w:tc>
        <w:tc>
          <w:tcPr>
            <w:tcW w:w="2325" w:type="dxa"/>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51" w:type="dxa"/>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6" w:type="dxa"/>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1927EFE5" w14:textId="58652FC8" w:rsidR="00F5098A" w:rsidRPr="00A93C9D" w:rsidRDefault="00DE1C3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3.</w:t>
            </w:r>
          </w:p>
        </w:tc>
        <w:tc>
          <w:tcPr>
            <w:tcW w:w="14377"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lastRenderedPageBreak/>
              <w:t>3.1.</w:t>
            </w:r>
          </w:p>
        </w:tc>
        <w:tc>
          <w:tcPr>
            <w:tcW w:w="2325" w:type="dxa"/>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(batteries) capacity:</w:t>
            </w:r>
          </w:p>
        </w:tc>
        <w:tc>
          <w:tcPr>
            <w:tcW w:w="4251" w:type="dxa"/>
          </w:tcPr>
          <w:p w14:paraId="26528BE2" w14:textId="42123C82"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D7618C">
              <w:rPr>
                <w:rFonts w:cs="Calibri"/>
                <w:color w:val="auto"/>
                <w:sz w:val="22"/>
                <w:szCs w:val="22"/>
                <w:lang w:val="en-US"/>
              </w:rPr>
              <w:t>120</w:t>
            </w:r>
            <w:r w:rsidRPr="00A93C9D">
              <w:rPr>
                <w:rFonts w:cs="Calibri"/>
                <w:color w:val="auto"/>
                <w:sz w:val="22"/>
                <w:szCs w:val="22"/>
                <w:lang w:val="en-US"/>
              </w:rPr>
              <w:t xml:space="preserve"> kWh.</w:t>
            </w:r>
          </w:p>
        </w:tc>
        <w:tc>
          <w:tcPr>
            <w:tcW w:w="3256" w:type="dxa"/>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clearly mark (i.e., visibly highlight — using color, arrows, and/or underlining) the specific sections of the submitted documents that describe the required technical specifications, and indicate which point(s) of the 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reserves the right to request the originals of catalogs and technical descriptions.</w:t>
            </w:r>
          </w:p>
        </w:tc>
        <w:tc>
          <w:tcPr>
            <w:tcW w:w="4545"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lastRenderedPageBreak/>
              <w:t>3.2.</w:t>
            </w:r>
          </w:p>
        </w:tc>
        <w:tc>
          <w:tcPr>
            <w:tcW w:w="2325"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51"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
          <w:p w14:paraId="35733C60" w14:textId="11781157"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 xml:space="preserve">as an energy density of no less than </w:t>
            </w:r>
            <w:r w:rsidR="00D7618C">
              <w:rPr>
                <w:rFonts w:ascii="Calibri" w:hAnsi="Calibri" w:cs="Calibri"/>
                <w:b w:val="0"/>
                <w:bCs/>
                <w:lang w:val="en-US"/>
              </w:rPr>
              <w:t>80</w:t>
            </w:r>
            <w:r w:rsidR="0034147A" w:rsidRPr="00A93C9D">
              <w:rPr>
                <w:rFonts w:ascii="Calibri" w:hAnsi="Calibri" w:cs="Calibri"/>
                <w:b w:val="0"/>
                <w:bCs/>
                <w:lang w:val="en-US"/>
              </w:rPr>
              <w:t xml:space="preserve"> Wh/kg at the battery level;</w:t>
            </w:r>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nsures at least 6,000 charge–discharge cycles, after which the remaining capacity is no less than 60% of the nominal capacity;</w:t>
            </w:r>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t>i</w:t>
            </w:r>
            <w:r w:rsidR="0034147A" w:rsidRPr="00A93C9D">
              <w:rPr>
                <w:rFonts w:ascii="Calibri" w:hAnsi="Calibri" w:cs="Calibri"/>
                <w:b w:val="0"/>
                <w:bCs/>
                <w:lang w:val="en-US"/>
              </w:rPr>
              <w:t>f the proposed battery system is not based on lithium iron phosphate (LiFePO₄, LFP) technology, documents confirming compliance with the IEC 62485-2 standard must be provided.</w:t>
            </w:r>
          </w:p>
        </w:tc>
        <w:tc>
          <w:tcPr>
            <w:tcW w:w="3256"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45"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of </w:t>
            </w:r>
            <w:r w:rsidRPr="00A93C9D">
              <w:rPr>
                <w:rFonts w:cs="Calibri"/>
                <w:color w:val="auto"/>
                <w:sz w:val="22"/>
                <w:szCs w:val="22"/>
                <w:highlight w:val="lightGray"/>
                <w:lang w:val="en-US"/>
              </w:rPr>
              <w:t>____________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the </w:t>
            </w:r>
            <w:r w:rsidR="00A3733B" w:rsidRPr="00A93C9D">
              <w:rPr>
                <w:rFonts w:cs="Calibri"/>
                <w:color w:val="auto"/>
                <w:sz w:val="22"/>
                <w:szCs w:val="22"/>
                <w:highlight w:val="lightGray"/>
                <w:lang w:val="en-US"/>
              </w:rPr>
              <w:t>____________</w:t>
            </w:r>
            <w:r w:rsidR="00A3733B" w:rsidRPr="00A93C9D">
              <w:rPr>
                <w:rFonts w:cs="Calibri"/>
                <w:color w:val="auto"/>
                <w:sz w:val="22"/>
                <w:szCs w:val="22"/>
                <w:lang w:val="en-US"/>
              </w:rPr>
              <w:t xml:space="preserve"> standard;</w:t>
            </w:r>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Wh/kg at the battery level;</w:t>
            </w:r>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capacity;</w:t>
            </w:r>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r w:rsidR="00041491" w:rsidRPr="00A93C9D">
              <w:rPr>
                <w:rFonts w:cs="Calibri"/>
                <w:color w:val="auto"/>
                <w:sz w:val="22"/>
                <w:szCs w:val="22"/>
                <w:lang w:val="en-US"/>
              </w:rPr>
              <w:t>i</w:t>
            </w:r>
            <w:r w:rsidR="00A3733B" w:rsidRPr="00A93C9D">
              <w:rPr>
                <w:rFonts w:cs="Calibri"/>
                <w:color w:val="auto"/>
                <w:sz w:val="22"/>
                <w:szCs w:val="22"/>
                <w:lang w:val="en-US"/>
              </w:rPr>
              <w:t>f the proposed battery system is not based on lithium iron phosphate technology, 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3.3.</w:t>
            </w:r>
          </w:p>
        </w:tc>
        <w:tc>
          <w:tcPr>
            <w:tcW w:w="2325" w:type="dxa"/>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51" w:type="dxa"/>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servicing for ease of operation. The individual battery 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with the equipment to be installed by the Supplier.</w:t>
            </w:r>
          </w:p>
        </w:tc>
        <w:tc>
          <w:tcPr>
            <w:tcW w:w="3256" w:type="dxa"/>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EF42AEE" w14:textId="49A26F12" w:rsidR="00F5098A" w:rsidRPr="00A93C9D" w:rsidRDefault="00DE1C30"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with the equipment to be installed by the Supplier.</w:t>
            </w:r>
          </w:p>
        </w:tc>
      </w:tr>
      <w:tr w:rsidR="00F5098A" w:rsidRPr="00A93C9D" w14:paraId="31CD358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3.4.</w:t>
            </w:r>
          </w:p>
        </w:tc>
        <w:tc>
          <w:tcPr>
            <w:tcW w:w="2325"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51"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6"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CFEB0B0" w14:textId="72192BC0" w:rsidR="00F5098A" w:rsidRPr="00A93C9D" w:rsidRDefault="00DE1C30"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A30B30" w:rsidRPr="00A93C9D" w14:paraId="168E1F1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382BEB5" w14:textId="36452C0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3.5.</w:t>
            </w:r>
          </w:p>
        </w:tc>
        <w:tc>
          <w:tcPr>
            <w:tcW w:w="2325" w:type="dxa"/>
          </w:tcPr>
          <w:p w14:paraId="49DACBAB" w14:textId="0A441B47" w:rsidR="00BD5212" w:rsidRPr="00A93C9D" w:rsidRDefault="00BD52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Isolated operation</w:t>
            </w:r>
          </w:p>
        </w:tc>
        <w:tc>
          <w:tcPr>
            <w:tcW w:w="4251" w:type="dxa"/>
          </w:tcPr>
          <w:p w14:paraId="58FC7117" w14:textId="77777777" w:rsidR="00E31A4F" w:rsidRDefault="00E31A4F"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There must be a seamless automatic transition between operation when connected to the power system and autonomous operation </w:t>
            </w:r>
            <w:r w:rsidR="00A44C23" w:rsidRPr="00A93C9D">
              <w:rPr>
                <w:rFonts w:cs="Calibri"/>
                <w:color w:val="auto"/>
                <w:sz w:val="22"/>
                <w:szCs w:val="22"/>
                <w:lang w:val="en-US"/>
              </w:rPr>
              <w:t>(</w:t>
            </w:r>
            <w:r w:rsidRPr="00A93C9D">
              <w:rPr>
                <w:rFonts w:cs="Calibri"/>
                <w:color w:val="auto"/>
                <w:sz w:val="22"/>
                <w:szCs w:val="22"/>
                <w:lang w:val="en-US"/>
              </w:rPr>
              <w:t>when disconnected from the power system</w:t>
            </w:r>
            <w:r w:rsidR="00A44C23" w:rsidRPr="00A93C9D">
              <w:rPr>
                <w:rFonts w:cs="Calibri"/>
                <w:color w:val="auto"/>
                <w:sz w:val="22"/>
                <w:szCs w:val="22"/>
                <w:lang w:val="en-US"/>
              </w:rPr>
              <w:t>)</w:t>
            </w:r>
            <w:r w:rsidRPr="00A93C9D">
              <w:rPr>
                <w:rFonts w:cs="Calibri"/>
                <w:color w:val="auto"/>
                <w:sz w:val="22"/>
                <w:szCs w:val="22"/>
                <w:lang w:val="en-US"/>
              </w:rPr>
              <w:t xml:space="preserve">. The transition time </w:t>
            </w:r>
            <w:r w:rsidR="000D110F" w:rsidRPr="00A93C9D">
              <w:rPr>
                <w:rFonts w:cs="Calibri"/>
                <w:color w:val="auto"/>
                <w:sz w:val="22"/>
                <w:szCs w:val="22"/>
                <w:lang w:val="en-US"/>
              </w:rPr>
              <w:t>must</w:t>
            </w:r>
            <w:r w:rsidRPr="00A93C9D">
              <w:rPr>
                <w:rFonts w:cs="Calibri"/>
                <w:color w:val="auto"/>
                <w:sz w:val="22"/>
                <w:szCs w:val="22"/>
                <w:lang w:val="en-US"/>
              </w:rPr>
              <w:t xml:space="preserve"> not exceed 100 ms.</w:t>
            </w:r>
          </w:p>
          <w:p w14:paraId="69C43583" w14:textId="4E2941C4" w:rsidR="00D7618C" w:rsidRPr="00A93C9D" w:rsidRDefault="00D7618C"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Pr>
                <w:rFonts w:cs="Calibri"/>
                <w:color w:val="auto"/>
                <w:sz w:val="22"/>
                <w:szCs w:val="22"/>
                <w:lang w:val="en-US"/>
              </w:rPr>
              <w:t>(</w:t>
            </w:r>
            <w:r w:rsidRPr="00D7618C">
              <w:rPr>
                <w:rFonts w:cs="Calibri"/>
                <w:color w:val="auto"/>
                <w:sz w:val="22"/>
                <w:szCs w:val="22"/>
                <w:lang w:val="en-US"/>
              </w:rPr>
              <w:t>The requirement to ensure a seamless automatic transition between connection to the energy system and autonomous operation (with a transition time of ≤100 ms) applies to the entire electricity generation and storage system as an integrated solution.</w:t>
            </w:r>
            <w:r>
              <w:rPr>
                <w:rFonts w:cs="Calibri"/>
                <w:color w:val="auto"/>
                <w:sz w:val="22"/>
                <w:szCs w:val="22"/>
                <w:lang w:val="en-US"/>
              </w:rPr>
              <w:t>)</w:t>
            </w:r>
          </w:p>
        </w:tc>
        <w:tc>
          <w:tcPr>
            <w:tcW w:w="3256" w:type="dxa"/>
          </w:tcPr>
          <w:p w14:paraId="2745CCFD" w14:textId="43EE19F9" w:rsidR="00F5098A" w:rsidRPr="00A93C9D" w:rsidRDefault="00D761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E99033B" w14:textId="607D3882" w:rsidR="001D046C" w:rsidRPr="00A93C9D" w:rsidRDefault="00DE1C3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432261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D046C" w:rsidRPr="00A93C9D">
              <w:rPr>
                <w:rFonts w:cs="Calibri"/>
                <w:color w:val="auto"/>
                <w:sz w:val="22"/>
                <w:szCs w:val="22"/>
                <w:lang w:val="en-US"/>
              </w:rPr>
              <w:t xml:space="preserve">We confirm that </w:t>
            </w:r>
            <w:r w:rsidR="00A30B30" w:rsidRPr="00A93C9D">
              <w:rPr>
                <w:rFonts w:cs="Calibri"/>
                <w:color w:val="auto"/>
                <w:sz w:val="22"/>
                <w:szCs w:val="22"/>
                <w:lang w:val="en-US"/>
              </w:rPr>
              <w:t>the proposed system ensures a</w:t>
            </w:r>
            <w:r w:rsidR="001D046C" w:rsidRPr="00A93C9D">
              <w:rPr>
                <w:rFonts w:cs="Calibri"/>
                <w:color w:val="auto"/>
                <w:sz w:val="22"/>
                <w:szCs w:val="22"/>
                <w:lang w:val="en-US"/>
              </w:rPr>
              <w:t xml:space="preserve"> seamless automatic transition between operation when connected to the power system and autonomous operation (when disconnected from the power system). The transition time </w:t>
            </w:r>
            <w:r w:rsidR="000D110F" w:rsidRPr="00A93C9D">
              <w:rPr>
                <w:rFonts w:cs="Calibri"/>
                <w:color w:val="auto"/>
                <w:sz w:val="22"/>
                <w:szCs w:val="22"/>
                <w:lang w:val="en-US"/>
              </w:rPr>
              <w:t>is</w:t>
            </w:r>
            <w:r w:rsidR="001D046C" w:rsidRPr="00A93C9D">
              <w:rPr>
                <w:rFonts w:cs="Calibri"/>
                <w:color w:val="auto"/>
                <w:sz w:val="22"/>
                <w:szCs w:val="22"/>
                <w:lang w:val="en-US"/>
              </w:rPr>
              <w:t xml:space="preserve"> </w:t>
            </w:r>
            <w:r w:rsidR="000D110F" w:rsidRPr="00A93C9D">
              <w:rPr>
                <w:rFonts w:cs="Calibri"/>
                <w:color w:val="auto"/>
                <w:sz w:val="22"/>
                <w:szCs w:val="22"/>
                <w:highlight w:val="lightGray"/>
                <w:lang w:val="en-US"/>
              </w:rPr>
              <w:t>_____</w:t>
            </w:r>
            <w:r w:rsidR="001D046C" w:rsidRPr="00A93C9D">
              <w:rPr>
                <w:rFonts w:cs="Calibri"/>
                <w:color w:val="auto"/>
                <w:sz w:val="22"/>
                <w:szCs w:val="22"/>
                <w:lang w:val="en-US"/>
              </w:rPr>
              <w:t xml:space="preserve"> ms.</w:t>
            </w:r>
          </w:p>
          <w:p w14:paraId="034255B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BD5DD0D" w14:textId="66F5AAD4" w:rsidR="00F5098A" w:rsidRPr="00A93C9D" w:rsidRDefault="00FE37E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5936B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4B168F" w14:textId="416C89E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3.6.</w:t>
            </w:r>
          </w:p>
        </w:tc>
        <w:tc>
          <w:tcPr>
            <w:tcW w:w="2325" w:type="dxa"/>
            <w:shd w:val="clear" w:color="auto" w:fill="auto"/>
          </w:tcPr>
          <w:p w14:paraId="0CAD530E" w14:textId="3E9AA9EF" w:rsidR="00F5098A" w:rsidRPr="00A93C9D" w:rsidRDefault="00781C4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p>
        </w:tc>
        <w:tc>
          <w:tcPr>
            <w:tcW w:w="4251" w:type="dxa"/>
            <w:shd w:val="clear" w:color="auto" w:fill="auto"/>
          </w:tcPr>
          <w:p w14:paraId="087592FB" w14:textId="20A5D10E" w:rsidR="00781C4C" w:rsidRPr="00A93C9D" w:rsidRDefault="00781C4C"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r w:rsidRPr="00A93C9D">
              <w:rPr>
                <w:rFonts w:cs="Calibri"/>
                <w:color w:val="auto"/>
                <w:sz w:val="22"/>
                <w:szCs w:val="22"/>
                <w:lang w:val="en-US"/>
              </w:rPr>
              <w:t xml:space="preserve"> with the power grid must be ensured after the return to operation and connection to the power system. The </w:t>
            </w:r>
            <w:r w:rsidR="00A93C9D" w:rsidRPr="00A93C9D">
              <w:rPr>
                <w:rFonts w:cs="Calibri"/>
                <w:color w:val="auto"/>
                <w:sz w:val="22"/>
                <w:szCs w:val="22"/>
                <w:lang w:val="en-US"/>
              </w:rPr>
              <w:t>synchronization</w:t>
            </w:r>
            <w:r w:rsidRPr="00A93C9D">
              <w:rPr>
                <w:rFonts w:cs="Calibri"/>
                <w:color w:val="auto"/>
                <w:sz w:val="22"/>
                <w:szCs w:val="22"/>
                <w:lang w:val="en-US"/>
              </w:rPr>
              <w:t xml:space="preserve"> time shall not exceed 10 seconds and the system shall ensure the stability of the grid frequency and voltage</w:t>
            </w:r>
            <w:r w:rsidR="00E16A77" w:rsidRPr="00A93C9D">
              <w:rPr>
                <w:rFonts w:cs="Calibri"/>
                <w:color w:val="auto"/>
                <w:sz w:val="22"/>
                <w:szCs w:val="22"/>
                <w:lang w:val="en-US"/>
              </w:rPr>
              <w:t xml:space="preserve"> throughout the process</w:t>
            </w:r>
            <w:r w:rsidRPr="00A93C9D">
              <w:rPr>
                <w:rFonts w:cs="Calibri"/>
                <w:color w:val="auto"/>
                <w:sz w:val="22"/>
                <w:szCs w:val="22"/>
                <w:lang w:val="en-US"/>
              </w:rPr>
              <w:t>.</w:t>
            </w:r>
          </w:p>
          <w:p w14:paraId="7057F129" w14:textId="6F24BC4A"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p>
        </w:tc>
        <w:tc>
          <w:tcPr>
            <w:tcW w:w="3256" w:type="dxa"/>
            <w:shd w:val="clear" w:color="auto" w:fill="auto"/>
          </w:tcPr>
          <w:p w14:paraId="78CBB11F" w14:textId="10CFF1AD" w:rsidR="00F5098A" w:rsidRPr="00A93C9D" w:rsidRDefault="00D7618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D9217E4" w14:textId="1CA49732" w:rsidR="00D160EB" w:rsidRPr="00A93C9D" w:rsidRDefault="00DE1C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160EB" w:rsidRPr="00A93C9D">
              <w:rPr>
                <w:rFonts w:cs="Calibri"/>
                <w:color w:val="auto"/>
                <w:sz w:val="22"/>
                <w:szCs w:val="22"/>
                <w:lang w:val="en-US"/>
              </w:rPr>
              <w:t xml:space="preserve">We confirm that automatic synchronisation with the power grid </w:t>
            </w:r>
            <w:r w:rsidR="00972E9D" w:rsidRPr="00A93C9D">
              <w:rPr>
                <w:rFonts w:cs="Calibri"/>
                <w:color w:val="auto"/>
                <w:sz w:val="22"/>
                <w:szCs w:val="22"/>
                <w:lang w:val="en-US"/>
              </w:rPr>
              <w:t>is</w:t>
            </w:r>
            <w:r w:rsidR="00D160EB" w:rsidRPr="00A93C9D">
              <w:rPr>
                <w:rFonts w:cs="Calibri"/>
                <w:color w:val="auto"/>
                <w:sz w:val="22"/>
                <w:szCs w:val="22"/>
                <w:lang w:val="en-US"/>
              </w:rPr>
              <w:t xml:space="preserve"> ensured after the return to operation and connection to the power system. The synchronisation time </w:t>
            </w:r>
            <w:r w:rsidR="00972E9D" w:rsidRPr="00A93C9D">
              <w:rPr>
                <w:rFonts w:cs="Calibri"/>
                <w:color w:val="auto"/>
                <w:sz w:val="22"/>
                <w:szCs w:val="22"/>
                <w:lang w:val="en-US"/>
              </w:rPr>
              <w:t>is</w:t>
            </w:r>
            <w:r w:rsidR="00D160EB" w:rsidRPr="00A93C9D">
              <w:rPr>
                <w:rFonts w:cs="Calibri"/>
                <w:color w:val="auto"/>
                <w:sz w:val="22"/>
                <w:szCs w:val="22"/>
                <w:lang w:val="en-US"/>
              </w:rPr>
              <w:t xml:space="preserve"> </w:t>
            </w:r>
            <w:r w:rsidR="00972E9D" w:rsidRPr="00A93C9D">
              <w:rPr>
                <w:rFonts w:cs="Calibri"/>
                <w:color w:val="auto"/>
                <w:sz w:val="22"/>
                <w:szCs w:val="22"/>
                <w:highlight w:val="lightGray"/>
                <w:lang w:val="en-US"/>
              </w:rPr>
              <w:t>___</w:t>
            </w:r>
            <w:r w:rsidR="00D160EB" w:rsidRPr="00A93C9D">
              <w:rPr>
                <w:rFonts w:cs="Calibri"/>
                <w:color w:val="auto"/>
                <w:sz w:val="22"/>
                <w:szCs w:val="22"/>
                <w:lang w:val="en-US"/>
              </w:rPr>
              <w:t xml:space="preserve"> seconds and the system ensure</w:t>
            </w:r>
            <w:r w:rsidR="00972E9D" w:rsidRPr="00A93C9D">
              <w:rPr>
                <w:rFonts w:cs="Calibri"/>
                <w:color w:val="auto"/>
                <w:sz w:val="22"/>
                <w:szCs w:val="22"/>
                <w:lang w:val="en-US"/>
              </w:rPr>
              <w:t>s</w:t>
            </w:r>
            <w:r w:rsidR="00D160EB" w:rsidRPr="00A93C9D">
              <w:rPr>
                <w:rFonts w:cs="Calibri"/>
                <w:color w:val="auto"/>
                <w:sz w:val="22"/>
                <w:szCs w:val="22"/>
                <w:lang w:val="en-US"/>
              </w:rPr>
              <w:t xml:space="preserve"> the stability of the grid frequency and voltage</w:t>
            </w:r>
            <w:r w:rsidR="00E16A77" w:rsidRPr="00A93C9D">
              <w:rPr>
                <w:rFonts w:cs="Calibri"/>
                <w:color w:val="auto"/>
                <w:sz w:val="22"/>
                <w:szCs w:val="22"/>
                <w:lang w:val="en-US"/>
              </w:rPr>
              <w:t xml:space="preserve"> throughout the process</w:t>
            </w:r>
            <w:r w:rsidR="00D160EB" w:rsidRPr="00A93C9D">
              <w:rPr>
                <w:rFonts w:cs="Calibri"/>
                <w:color w:val="auto"/>
                <w:sz w:val="22"/>
                <w:szCs w:val="22"/>
                <w:lang w:val="en-US"/>
              </w:rPr>
              <w:t>.</w:t>
            </w:r>
          </w:p>
          <w:p w14:paraId="3D69B55A"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3956DC96" w14:textId="73AC0A62" w:rsidR="00F5098A" w:rsidRPr="00A93C9D" w:rsidRDefault="00E16A77"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292952" w:rsidRPr="00A93C9D" w14:paraId="4F3A0D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87258F8" w14:textId="7BEF7341" w:rsidR="00292952" w:rsidRPr="00A93C9D" w:rsidRDefault="00292952" w:rsidP="0029295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3.7.</w:t>
            </w:r>
          </w:p>
        </w:tc>
        <w:tc>
          <w:tcPr>
            <w:tcW w:w="2325" w:type="dxa"/>
          </w:tcPr>
          <w:p w14:paraId="15CC047A" w14:textId="39D047CC" w:rsidR="00292952" w:rsidRPr="00A93C9D" w:rsidRDefault="00247E6D"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DC circuit breakers</w:t>
            </w:r>
          </w:p>
        </w:tc>
        <w:tc>
          <w:tcPr>
            <w:tcW w:w="4251" w:type="dxa"/>
          </w:tcPr>
          <w:p w14:paraId="4ED482C1" w14:textId="77FBFDB4" w:rsidR="00292952" w:rsidRPr="00A93C9D" w:rsidRDefault="00247E6D" w:rsidP="00554D8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DC circuit breakers and protection against overload, short-circuit and overvoltage </w:t>
            </w:r>
            <w:r w:rsidR="00D7703A" w:rsidRPr="00A93C9D">
              <w:rPr>
                <w:rFonts w:cs="Calibri"/>
                <w:bCs/>
                <w:iCs/>
                <w:color w:val="auto"/>
                <w:sz w:val="22"/>
                <w:szCs w:val="22"/>
                <w:lang w:val="en-US"/>
              </w:rPr>
              <w:t xml:space="preserve">must </w:t>
            </w:r>
            <w:r w:rsidRPr="00A93C9D">
              <w:rPr>
                <w:rFonts w:cs="Calibri"/>
                <w:bCs/>
                <w:iCs/>
                <w:color w:val="auto"/>
                <w:sz w:val="22"/>
                <w:szCs w:val="22"/>
                <w:lang w:val="en-US"/>
              </w:rPr>
              <w:t xml:space="preserve">be provided. DC circuit breakers </w:t>
            </w:r>
            <w:r w:rsidR="00D7703A" w:rsidRPr="00A93C9D">
              <w:rPr>
                <w:rFonts w:cs="Calibri"/>
                <w:bCs/>
                <w:iCs/>
                <w:color w:val="auto"/>
                <w:sz w:val="22"/>
                <w:szCs w:val="22"/>
                <w:lang w:val="en-US"/>
              </w:rPr>
              <w:t>must</w:t>
            </w:r>
            <w:r w:rsidRPr="00A93C9D">
              <w:rPr>
                <w:rFonts w:cs="Calibri"/>
                <w:bCs/>
                <w:iCs/>
                <w:color w:val="auto"/>
                <w:sz w:val="22"/>
                <w:szCs w:val="22"/>
                <w:lang w:val="en-US"/>
              </w:rPr>
              <w:t xml:space="preserve"> be suitable for systems with ≥1 000 V DC.</w:t>
            </w:r>
          </w:p>
        </w:tc>
        <w:tc>
          <w:tcPr>
            <w:tcW w:w="3256" w:type="dxa"/>
          </w:tcPr>
          <w:p w14:paraId="49A8F610" w14:textId="7D0F436C" w:rsidR="00292952" w:rsidRPr="00A93C9D" w:rsidRDefault="00292952"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1F49661" w14:textId="77812912" w:rsidR="00292952" w:rsidRPr="00A93C9D" w:rsidRDefault="00DE1C30"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3380AE" w14:textId="1C363EBD"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3.8.</w:t>
            </w:r>
          </w:p>
        </w:tc>
        <w:tc>
          <w:tcPr>
            <w:tcW w:w="2325" w:type="dxa"/>
            <w:shd w:val="clear" w:color="auto" w:fill="auto"/>
          </w:tcPr>
          <w:p w14:paraId="2FDC4411" w14:textId="2276ECA3" w:rsidR="00F5098A" w:rsidRPr="00A93C9D" w:rsidRDefault="005D26F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Managing priority users</w:t>
            </w:r>
          </w:p>
        </w:tc>
        <w:tc>
          <w:tcPr>
            <w:tcW w:w="4251" w:type="dxa"/>
            <w:shd w:val="clear" w:color="auto" w:fill="auto"/>
          </w:tcPr>
          <w:p w14:paraId="302C0423" w14:textId="673C4A3E" w:rsidR="00F5098A" w:rsidRPr="00A93C9D" w:rsidRDefault="00A7697F"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The system must be configured to </w:t>
            </w:r>
            <w:r w:rsidR="00554D8B" w:rsidRPr="00A93C9D">
              <w:rPr>
                <w:rFonts w:cs="Calibri"/>
                <w:bCs/>
                <w:iCs/>
                <w:color w:val="auto"/>
                <w:sz w:val="22"/>
                <w:szCs w:val="22"/>
                <w:lang w:val="en-US"/>
              </w:rPr>
              <w:t>prioritize</w:t>
            </w:r>
            <w:r w:rsidRPr="00A93C9D">
              <w:rPr>
                <w:rFonts w:cs="Calibri"/>
                <w:bCs/>
                <w:iCs/>
                <w:color w:val="auto"/>
                <w:sz w:val="22"/>
                <w:szCs w:val="22"/>
                <w:lang w:val="en-US"/>
              </w:rPr>
              <w:t xml:space="preserve"> the critical systems of the building in autonomous operation mode (e.g. heating, lighting, IT systems</w:t>
            </w:r>
            <w:r w:rsidR="009C60FF" w:rsidRPr="00A93C9D">
              <w:rPr>
                <w:rFonts w:cs="Calibri"/>
                <w:bCs/>
                <w:iCs/>
                <w:color w:val="auto"/>
                <w:sz w:val="22"/>
                <w:szCs w:val="22"/>
                <w:lang w:val="en-US"/>
              </w:rPr>
              <w:t>, ventilation</w:t>
            </w:r>
            <w:r w:rsidRPr="00A93C9D">
              <w:rPr>
                <w:rFonts w:cs="Calibri"/>
                <w:bCs/>
                <w:iCs/>
                <w:color w:val="auto"/>
                <w:sz w:val="22"/>
                <w:szCs w:val="22"/>
                <w:lang w:val="en-US"/>
              </w:rPr>
              <w:t>)</w:t>
            </w:r>
            <w:r w:rsidR="009C60FF" w:rsidRPr="00A93C9D">
              <w:rPr>
                <w:rFonts w:cs="Calibri"/>
                <w:bCs/>
                <w:iCs/>
                <w:color w:val="auto"/>
                <w:sz w:val="22"/>
                <w:szCs w:val="22"/>
                <w:lang w:val="en-US"/>
              </w:rPr>
              <w:t>.</w:t>
            </w:r>
          </w:p>
        </w:tc>
        <w:tc>
          <w:tcPr>
            <w:tcW w:w="3256" w:type="dxa"/>
            <w:shd w:val="clear" w:color="auto" w:fill="auto"/>
          </w:tcPr>
          <w:p w14:paraId="23A78E64" w14:textId="7DDBC23B" w:rsidR="00F5098A" w:rsidRPr="00A93C9D"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E0E6216" w14:textId="055E6DF7" w:rsidR="00F5098A" w:rsidRPr="00A93C9D" w:rsidRDefault="00DE1C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F5098A" w:rsidRPr="00A93C9D" w14:paraId="15CCCB3A"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0199762" w14:textId="2D12872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3.9.</w:t>
            </w:r>
          </w:p>
        </w:tc>
        <w:tc>
          <w:tcPr>
            <w:tcW w:w="2325" w:type="dxa"/>
          </w:tcPr>
          <w:p w14:paraId="70D13D1A" w14:textId="11A82695" w:rsidR="00F5098A" w:rsidRPr="00A93C9D" w:rsidRDefault="004F0FA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Security</w:t>
            </w:r>
          </w:p>
        </w:tc>
        <w:tc>
          <w:tcPr>
            <w:tcW w:w="4251" w:type="dxa"/>
          </w:tcPr>
          <w:p w14:paraId="2621F89F" w14:textId="0CFF2A44" w:rsidR="00F5098A" w:rsidRPr="00A93C9D" w:rsidRDefault="005A09C2" w:rsidP="00D059E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eastAsiaTheme="minorEastAsia" w:cs="Calibri"/>
                <w:color w:val="auto"/>
                <w:sz w:val="22"/>
                <w:szCs w:val="22"/>
                <w:lang w:val="en-US"/>
              </w:rPr>
              <w:t xml:space="preserve">Not less than IP55 </w:t>
            </w:r>
            <w:r w:rsidR="00C97BC2" w:rsidRPr="00A93C9D">
              <w:rPr>
                <w:rFonts w:cs="Calibri"/>
                <w:color w:val="auto"/>
                <w:sz w:val="22"/>
                <w:szCs w:val="22"/>
                <w:lang w:val="en-US"/>
              </w:rPr>
              <w:t xml:space="preserve">(or equivalent standard) </w:t>
            </w:r>
            <w:r w:rsidRPr="00A93C9D">
              <w:rPr>
                <w:rFonts w:eastAsiaTheme="minorEastAsia" w:cs="Calibri"/>
                <w:color w:val="auto"/>
                <w:sz w:val="22"/>
                <w:szCs w:val="22"/>
                <w:lang w:val="en-US"/>
              </w:rPr>
              <w:t>for components installed outdoors or in areas exposed to dust and water.</w:t>
            </w:r>
          </w:p>
        </w:tc>
        <w:tc>
          <w:tcPr>
            <w:tcW w:w="3256" w:type="dxa"/>
          </w:tcPr>
          <w:p w14:paraId="004BBBB7" w14:textId="5B088FDC" w:rsidR="00F5098A" w:rsidRPr="00A93C9D"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6D07AF" w14:textId="625F4B4C" w:rsidR="00F5098A" w:rsidRPr="00A93C9D" w:rsidRDefault="00DE1C3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We confirm that n</w:t>
            </w:r>
            <w:r w:rsidR="00C97BC2" w:rsidRPr="00A93C9D">
              <w:rPr>
                <w:rFonts w:eastAsiaTheme="minorEastAsia" w:cs="Calibri"/>
                <w:color w:val="auto"/>
                <w:sz w:val="22"/>
                <w:szCs w:val="22"/>
                <w:lang w:val="en-US"/>
              </w:rPr>
              <w:t xml:space="preserve">ot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C9D1B4D" w14:textId="6911D076" w:rsidR="00741AE2" w:rsidRPr="00A93C9D" w:rsidRDefault="00741AE2" w:rsidP="00741AE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3.10.</w:t>
            </w:r>
          </w:p>
        </w:tc>
        <w:tc>
          <w:tcPr>
            <w:tcW w:w="2325" w:type="dxa"/>
            <w:shd w:val="clear" w:color="auto" w:fill="auto"/>
          </w:tcPr>
          <w:p w14:paraId="622D51C1" w14:textId="4747B46D" w:rsidR="00741AE2" w:rsidRPr="00A93C9D" w:rsidRDefault="00216D2A"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CE compliance</w:t>
            </w:r>
          </w:p>
        </w:tc>
        <w:tc>
          <w:tcPr>
            <w:tcW w:w="4251" w:type="dxa"/>
            <w:shd w:val="clear" w:color="auto" w:fill="auto"/>
          </w:tcPr>
          <w:p w14:paraId="7FA651D2" w14:textId="45C8824C" w:rsidR="00741AE2" w:rsidRPr="00A93C9D" w:rsidRDefault="006F7233" w:rsidP="00741AE2">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Equipment must comply with CE requirements. The supplier shall provide a CE declaration of conformity.</w:t>
            </w:r>
          </w:p>
        </w:tc>
        <w:tc>
          <w:tcPr>
            <w:tcW w:w="3256" w:type="dxa"/>
            <w:shd w:val="clear" w:color="auto" w:fill="auto"/>
          </w:tcPr>
          <w:p w14:paraId="2A9DD708" w14:textId="00C02F59" w:rsidR="00741AE2" w:rsidRPr="00A93C9D" w:rsidRDefault="00741AE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3DE0087D" w14:textId="05533EEB" w:rsidR="00741AE2" w:rsidRPr="00A93C9D" w:rsidRDefault="00DE1C30"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r w:rsidR="00381D22" w:rsidRPr="00A93C9D">
              <w:rPr>
                <w:rFonts w:cs="Calibri"/>
                <w:color w:val="auto"/>
                <w:sz w:val="22"/>
                <w:szCs w:val="22"/>
                <w:lang w:val="en-US"/>
              </w:rPr>
              <w:t>e</w:t>
            </w:r>
            <w:r w:rsidR="006F7233" w:rsidRPr="00A93C9D">
              <w:rPr>
                <w:rFonts w:cs="Calibri"/>
                <w:bCs/>
                <w:iCs/>
                <w:color w:val="auto"/>
                <w:sz w:val="22"/>
                <w:szCs w:val="22"/>
                <w:lang w:val="en-US"/>
              </w:rPr>
              <w:t>quipment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4.</w:t>
            </w:r>
          </w:p>
        </w:tc>
        <w:tc>
          <w:tcPr>
            <w:tcW w:w="14377"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5" w:type="dxa"/>
            <w:shd w:val="clear" w:color="auto" w:fill="auto"/>
          </w:tcPr>
          <w:p w14:paraId="38A89EC1" w14:textId="281DACBD" w:rsidR="002D1F51" w:rsidRPr="00A93C9D" w:rsidRDefault="002D1F5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51" w:type="dxa"/>
            <w:shd w:val="clear" w:color="auto" w:fill="auto"/>
          </w:tcPr>
          <w:p w14:paraId="098A412F" w14:textId="77777777" w:rsidR="008A7FDE" w:rsidRPr="00A93C9D" w:rsidRDefault="008A7FDE"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smooth automatic transition between autonomous mode and normal electricity supply from the grid (and 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3256" w:type="dxa"/>
            <w:shd w:val="clear" w:color="auto" w:fill="auto"/>
          </w:tcPr>
          <w:p w14:paraId="0852798E" w14:textId="070BCCED"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F0E04E4" w14:textId="47D0B2DD" w:rsidR="00F5098A" w:rsidRPr="00A93C9D" w:rsidRDefault="00DE1C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14C837D3"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4.2.</w:t>
            </w:r>
          </w:p>
        </w:tc>
        <w:tc>
          <w:tcPr>
            <w:tcW w:w="2325" w:type="dxa"/>
          </w:tcPr>
          <w:p w14:paraId="470E8448" w14:textId="3B2256BE" w:rsidR="006A7481" w:rsidRPr="00A93C9D" w:rsidRDefault="00B63D7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51" w:type="dxa"/>
          </w:tcPr>
          <w:p w14:paraId="12F59C7E" w14:textId="7CFE3032" w:rsidR="00F5098A" w:rsidRPr="00A93C9D" w:rsidRDefault="00B96133"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6" w:type="dxa"/>
          </w:tcPr>
          <w:p w14:paraId="73815B8C" w14:textId="62709987"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4A1F887" w14:textId="1133BECD" w:rsidR="00F5098A" w:rsidRPr="00A93C9D" w:rsidRDefault="00DE1C3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7316A0D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4.3.</w:t>
            </w:r>
          </w:p>
        </w:tc>
        <w:tc>
          <w:tcPr>
            <w:tcW w:w="2325" w:type="dxa"/>
            <w:shd w:val="clear" w:color="auto" w:fill="auto"/>
          </w:tcPr>
          <w:p w14:paraId="3AE9085B" w14:textId="536B1A42"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Prioritetai:</w:t>
            </w:r>
          </w:p>
        </w:tc>
        <w:tc>
          <w:tcPr>
            <w:tcW w:w="4251" w:type="dxa"/>
            <w:shd w:val="clear" w:color="auto" w:fill="auto"/>
          </w:tcPr>
          <w:p w14:paraId="09E04CAA" w14:textId="77777777" w:rsidR="006D3D07" w:rsidRPr="00A93C9D" w:rsidRDefault="006D3D07" w:rsidP="006D3D07">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lastRenderedPageBreak/>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6" w:type="dxa"/>
            <w:shd w:val="clear" w:color="auto" w:fill="auto"/>
          </w:tcPr>
          <w:p w14:paraId="26CAB515" w14:textId="0DF9AA6E"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4991A292" w14:textId="64013A76" w:rsidR="00F5098A" w:rsidRPr="00A93C9D" w:rsidRDefault="00DE1C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615837" w:rsidRPr="00A93C9D" w14:paraId="611D29A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5" w:type="dxa"/>
          </w:tcPr>
          <w:p w14:paraId="435ABD31" w14:textId="642FC880" w:rsidR="00BA0A62" w:rsidRPr="00A93C9D" w:rsidRDefault="00BA0A62"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51" w:type="dxa"/>
          </w:tcPr>
          <w:p w14:paraId="0B18CC2F" w14:textId="4D0C4E3E" w:rsidR="00615837" w:rsidRPr="00A93C9D" w:rsidRDefault="00460137"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shall provide stable operation under variable loads, including protection against synchronisation errors, overloads and short circuits</w:t>
            </w:r>
            <w:r w:rsidR="00615837" w:rsidRPr="00A93C9D">
              <w:rPr>
                <w:rFonts w:cs="Calibri"/>
                <w:iCs/>
                <w:color w:val="auto"/>
                <w:sz w:val="22"/>
                <w:szCs w:val="22"/>
                <w:lang w:val="en-US"/>
              </w:rPr>
              <w:t>.</w:t>
            </w:r>
          </w:p>
        </w:tc>
        <w:tc>
          <w:tcPr>
            <w:tcW w:w="3256" w:type="dxa"/>
          </w:tcPr>
          <w:p w14:paraId="515DD036" w14:textId="3AE4E892"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70976BF" w14:textId="4297F78B" w:rsidR="00615837" w:rsidRPr="00A93C9D" w:rsidRDefault="00DE1C30"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615837" w:rsidRPr="00A93C9D" w14:paraId="366C2EF2"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4.5.</w:t>
            </w:r>
          </w:p>
        </w:tc>
        <w:tc>
          <w:tcPr>
            <w:tcW w:w="2325" w:type="dxa"/>
            <w:shd w:val="clear" w:color="auto" w:fill="auto"/>
          </w:tcPr>
          <w:p w14:paraId="0E4E5DE5" w14:textId="06161559" w:rsidR="006D7A8B" w:rsidRPr="00A93C9D" w:rsidRDefault="006D7A8B"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51" w:type="dxa"/>
            <w:shd w:val="clear" w:color="auto" w:fill="auto"/>
          </w:tcPr>
          <w:p w14:paraId="6F74C473" w14:textId="3DD15E8C" w:rsidR="00615837" w:rsidRPr="00A93C9D" w:rsidRDefault="004C48D3"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6" w:type="dxa"/>
            <w:shd w:val="clear" w:color="auto" w:fill="auto"/>
          </w:tcPr>
          <w:p w14:paraId="6DA15AB3" w14:textId="7ABAFDC8"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22166A8" w14:textId="58999B7A" w:rsidR="00615837" w:rsidRPr="00A93C9D" w:rsidRDefault="00DE1C30"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641F7394"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5.</w:t>
            </w:r>
          </w:p>
        </w:tc>
        <w:tc>
          <w:tcPr>
            <w:tcW w:w="14377"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5.1.</w:t>
            </w:r>
          </w:p>
        </w:tc>
        <w:tc>
          <w:tcPr>
            <w:tcW w:w="2325" w:type="dxa"/>
            <w:shd w:val="clear" w:color="auto" w:fill="auto"/>
          </w:tcPr>
          <w:p w14:paraId="313284EA" w14:textId="26E4E792" w:rsidR="000125E4" w:rsidRPr="00A93C9D" w:rsidRDefault="000125E4" w:rsidP="007B046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51" w:type="dxa"/>
            <w:shd w:val="clear" w:color="auto" w:fill="auto"/>
          </w:tcPr>
          <w:p w14:paraId="7A21E297" w14:textId="0AA601BE" w:rsidR="00552A46" w:rsidRPr="00A93C9D" w:rsidRDefault="007B0466" w:rsidP="00552A4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6" w:type="dxa"/>
            <w:shd w:val="clear" w:color="auto" w:fill="auto"/>
          </w:tcPr>
          <w:p w14:paraId="00FEB60B" w14:textId="24732DA2"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69A68C9" w14:textId="53192505" w:rsidR="00552A46" w:rsidRPr="00A93C9D" w:rsidRDefault="00DE1C30"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3A17E91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5.2.</w:t>
            </w:r>
          </w:p>
        </w:tc>
        <w:tc>
          <w:tcPr>
            <w:tcW w:w="2325" w:type="dxa"/>
          </w:tcPr>
          <w:p w14:paraId="048D7D70" w14:textId="5CE5ECD7" w:rsidR="00024F95" w:rsidRPr="00A93C9D" w:rsidRDefault="00024F95" w:rsidP="005610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51" w:type="dxa"/>
          </w:tcPr>
          <w:p w14:paraId="6333E544" w14:textId="77777777" w:rsidR="007B5C13" w:rsidRPr="00A93C9D" w:rsidRDefault="007B5C13" w:rsidP="007B5C1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kWh/kWp).</w:t>
            </w:r>
          </w:p>
        </w:tc>
        <w:tc>
          <w:tcPr>
            <w:tcW w:w="3256" w:type="dxa"/>
          </w:tcPr>
          <w:p w14:paraId="21A82163" w14:textId="71AA630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4A159C3F" w14:textId="3A25437B" w:rsidR="00552A46" w:rsidRPr="00A93C9D" w:rsidRDefault="00DE1C30"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131257F4"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5" w:type="dxa"/>
            <w:shd w:val="clear" w:color="auto" w:fill="auto"/>
          </w:tcPr>
          <w:p w14:paraId="74834ECF" w14:textId="313DEAED" w:rsidR="00552A46" w:rsidRPr="00A93C9D" w:rsidRDefault="006C1741"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51" w:type="dxa"/>
            <w:shd w:val="clear" w:color="auto" w:fill="auto"/>
          </w:tcPr>
          <w:p w14:paraId="6C735854" w14:textId="3A04E867" w:rsidR="00552A46" w:rsidRPr="00A93C9D" w:rsidRDefault="006C1741" w:rsidP="006C1741">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that all data is transmitted using encrypted protocols (e.g. TLS, HTTPS). The monitoring system must have a local data repository to ensure data collection and storage for a period of at least 30 days, even in the event of a network connection failure.</w:t>
            </w:r>
          </w:p>
        </w:tc>
        <w:tc>
          <w:tcPr>
            <w:tcW w:w="3256" w:type="dxa"/>
            <w:shd w:val="clear" w:color="auto" w:fill="auto"/>
          </w:tcPr>
          <w:p w14:paraId="2010758B" w14:textId="4ADB100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27A260C" w14:textId="73FE0379" w:rsidR="00552A46" w:rsidRPr="00A93C9D" w:rsidRDefault="00DE1C30"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47FF96B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5.4.</w:t>
            </w:r>
          </w:p>
        </w:tc>
        <w:tc>
          <w:tcPr>
            <w:tcW w:w="2325" w:type="dxa"/>
          </w:tcPr>
          <w:p w14:paraId="3A767F23" w14:textId="15B43373" w:rsidR="00552A46" w:rsidRPr="00A93C9D" w:rsidRDefault="008A1816" w:rsidP="007B6EC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51" w:type="dxa"/>
          </w:tcPr>
          <w:p w14:paraId="6EF83C27" w14:textId="4EC71A51" w:rsidR="00552A46" w:rsidRPr="00A93C9D" w:rsidRDefault="007B6ECC"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have real-time alerting of faults via email, SMS or mobile app. A history of failures shall be stored and available for analysis.</w:t>
            </w:r>
          </w:p>
        </w:tc>
        <w:tc>
          <w:tcPr>
            <w:tcW w:w="3256" w:type="dxa"/>
          </w:tcPr>
          <w:p w14:paraId="44288739" w14:textId="5102A61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1D874A4" w14:textId="58638E4E" w:rsidR="00552A46" w:rsidRPr="00A93C9D" w:rsidRDefault="00DE1C30"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4D4776BC"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5" w:type="dxa"/>
            <w:shd w:val="clear" w:color="auto" w:fill="auto"/>
          </w:tcPr>
          <w:p w14:paraId="37361720" w14:textId="37AEA6C0" w:rsidR="00552A46" w:rsidRPr="00A93C9D" w:rsidRDefault="00247E0B"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51" w:type="dxa"/>
            <w:shd w:val="clear" w:color="auto" w:fill="auto"/>
          </w:tcPr>
          <w:p w14:paraId="3121E916" w14:textId="5DD964A9" w:rsidR="00552A46" w:rsidRPr="00A93C9D" w:rsidRDefault="00D65760"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control unit of the solar power plant must be equipped with an LTE/5G module (or equivalent) to communicate with the monitoring system. In case of insufficient mobile connectivity, the system shall support an alternative connectivity solution, such as a local Wi-Fi network or wired connection.</w:t>
            </w:r>
          </w:p>
        </w:tc>
        <w:tc>
          <w:tcPr>
            <w:tcW w:w="3256" w:type="dxa"/>
            <w:shd w:val="clear" w:color="auto" w:fill="auto"/>
          </w:tcPr>
          <w:p w14:paraId="7CF7CF40" w14:textId="6DABDB5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D6B76C" w14:textId="0DEF5D26" w:rsidR="00552A46" w:rsidRPr="00A93C9D" w:rsidRDefault="00DE1C30"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008FC29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5.6.</w:t>
            </w:r>
          </w:p>
        </w:tc>
        <w:tc>
          <w:tcPr>
            <w:tcW w:w="2325" w:type="dxa"/>
          </w:tcPr>
          <w:p w14:paraId="0BB4A642" w14:textId="4FC1586B" w:rsidR="00552A46" w:rsidRPr="00A93C9D" w:rsidRDefault="00487323" w:rsidP="003C28C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Ease of use of the system</w:t>
            </w:r>
          </w:p>
        </w:tc>
        <w:tc>
          <w:tcPr>
            <w:tcW w:w="4251" w:type="dxa"/>
          </w:tcPr>
          <w:p w14:paraId="2C5AE3E1" w14:textId="0CB0A6B8" w:rsidR="00552A46" w:rsidRPr="00A93C9D" w:rsidRDefault="003C28C5"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6" w:type="dxa"/>
          </w:tcPr>
          <w:p w14:paraId="35E50787" w14:textId="750A578B"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2E5EA940" w14:textId="502CDA11" w:rsidR="00552A46" w:rsidRPr="00A93C9D" w:rsidRDefault="00DE1C30"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6B095964"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7"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5" w:type="dxa"/>
          </w:tcPr>
          <w:p w14:paraId="2678145D" w14:textId="7D2C4406" w:rsidR="00C37A82" w:rsidRPr="00A93C9D" w:rsidRDefault="00C37A82" w:rsidP="00AB5AB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51" w:type="dxa"/>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used, in digital format (indicating: name of the 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tcPr>
          <w:p w14:paraId="31A3D8B0" w14:textId="44323DD6"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5BC96E0" w14:textId="022605F1" w:rsidR="00C37A82" w:rsidRPr="00A93C9D" w:rsidRDefault="00DE1C30"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C37A82" w:rsidRPr="00A93C9D" w14:paraId="1746518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6.2.</w:t>
            </w:r>
          </w:p>
        </w:tc>
        <w:tc>
          <w:tcPr>
            <w:tcW w:w="2325" w:type="dxa"/>
            <w:shd w:val="clear" w:color="auto" w:fill="auto"/>
          </w:tcPr>
          <w:p w14:paraId="67357EBF" w14:textId="05060577" w:rsidR="00C37A82" w:rsidRPr="00A93C9D" w:rsidRDefault="005F3A0D" w:rsidP="00DD522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51" w:type="dxa"/>
            <w:shd w:val="clear" w:color="auto" w:fill="auto"/>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6" w:type="dxa"/>
            <w:shd w:val="clear" w:color="auto" w:fill="auto"/>
          </w:tcPr>
          <w:p w14:paraId="2C728B1A" w14:textId="64D2B037"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4F38E4" w14:textId="51E3D01A" w:rsidR="00C37A82" w:rsidRPr="00A93C9D" w:rsidRDefault="00DE1C30"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62C02DEE"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6.3.</w:t>
            </w:r>
          </w:p>
        </w:tc>
        <w:tc>
          <w:tcPr>
            <w:tcW w:w="2325" w:type="dxa"/>
          </w:tcPr>
          <w:p w14:paraId="5A16EC6D" w14:textId="2D116F95"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51" w:type="dxa"/>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lastRenderedPageBreak/>
              <w:t>Warranty documents for all system components (e.g. modules, inverters, batteries, monitoring system).</w:t>
            </w:r>
          </w:p>
        </w:tc>
        <w:tc>
          <w:tcPr>
            <w:tcW w:w="3256" w:type="dxa"/>
          </w:tcPr>
          <w:p w14:paraId="07516954" w14:textId="4C9A4237"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59426241" w14:textId="589353E9" w:rsidR="0074068A" w:rsidRPr="00A93C9D" w:rsidRDefault="00DE1C30"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FABE8C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5" w:type="dxa"/>
            <w:shd w:val="clear" w:color="auto" w:fill="auto"/>
          </w:tcPr>
          <w:p w14:paraId="2DDC9418" w14:textId="46C6B512" w:rsidR="0074068A" w:rsidRPr="00A93C9D" w:rsidRDefault="0074068A" w:rsidP="00AA548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51" w:type="dxa"/>
            <w:shd w:val="clear" w:color="auto" w:fill="auto"/>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auto"/>
          </w:tcPr>
          <w:p w14:paraId="241AE710" w14:textId="68FA20F2"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71F1D18" w14:textId="3D97382C" w:rsidR="0074068A" w:rsidRPr="00A93C9D" w:rsidRDefault="00DE1C30"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17F5628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5" w:type="dxa"/>
          </w:tcPr>
          <w:p w14:paraId="283CD099" w14:textId="1B57675E" w:rsidR="0074068A" w:rsidRPr="00A93C9D" w:rsidRDefault="0074068A" w:rsidP="00C40FA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51" w:type="dxa"/>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6" w:type="dxa"/>
          </w:tcPr>
          <w:p w14:paraId="6FA00DD3" w14:textId="1D0EF54D"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A3F42DF" w14:textId="3684C651" w:rsidR="0074068A" w:rsidRPr="00A93C9D" w:rsidRDefault="00DE1C30"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2B188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6.6.</w:t>
            </w:r>
          </w:p>
        </w:tc>
        <w:tc>
          <w:tcPr>
            <w:tcW w:w="2325" w:type="dxa"/>
            <w:shd w:val="clear" w:color="auto" w:fill="auto"/>
          </w:tcPr>
          <w:p w14:paraId="75460195" w14:textId="2A7AAC3A" w:rsidR="00606336" w:rsidRPr="00A93C9D" w:rsidRDefault="00606336"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51" w:type="dxa"/>
            <w:shd w:val="clear" w:color="auto" w:fill="auto"/>
          </w:tcPr>
          <w:p w14:paraId="4B7BE860" w14:textId="77777777" w:rsidR="00A47FEA" w:rsidRPr="00A47FEA" w:rsidRDefault="00A47FEA" w:rsidP="0019436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solar photovoltaic power plant with a battery energy storage system must be designed and installed in accordance with applicable legal acts and technical requirements. It must be properly connected 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Preparation of the project, with solutions coordinated with the beneficiary;</w:t>
            </w:r>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coordination is required under the legal acts in force in Ukraine;</w:t>
            </w:r>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works in the project must include all works specified in the Technical </w:t>
            </w:r>
            <w:r w:rsidRPr="00A47FEA">
              <w:rPr>
                <w:rFonts w:cs="Calibri"/>
                <w:bCs/>
                <w:color w:val="auto"/>
                <w:sz w:val="22"/>
                <w:szCs w:val="22"/>
                <w:lang w:val="en-US"/>
              </w:rPr>
              <w:lastRenderedPageBreak/>
              <w:t>Specification, as well as all necessary works (even if not explicitly stated in the Technical Specification) to ensure the smooth operation of the facility and integration of all elements into a single functioning system, including commissioning and adjustment works.</w:t>
            </w:r>
          </w:p>
          <w:p w14:paraId="19B7A74B" w14:textId="5811A54F" w:rsidR="0074068A" w:rsidRPr="00A93C9D" w:rsidRDefault="00A47FEA" w:rsidP="009075B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6" w:type="dxa"/>
            <w:shd w:val="clear" w:color="auto" w:fill="auto"/>
          </w:tcPr>
          <w:p w14:paraId="3599ACF5" w14:textId="7F26F95B"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638CFC22" w14:textId="48A42843" w:rsidR="0074068A" w:rsidRPr="00A93C9D" w:rsidRDefault="00DE1C30"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7FAE950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5" w:type="dxa"/>
          </w:tcPr>
          <w:p w14:paraId="665CBBFE" w14:textId="2BD282F0" w:rsidR="00453CD6" w:rsidRPr="00A93C9D" w:rsidRDefault="00453CD6" w:rsidP="00844AE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51" w:type="dxa"/>
          </w:tcPr>
          <w:p w14:paraId="04C0C3B6" w14:textId="77777777" w:rsidR="00844AEC"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preliminary schematic layout/diagram of the photovoltaic solar modules on the building's roof.</w:t>
            </w:r>
          </w:p>
        </w:tc>
        <w:tc>
          <w:tcPr>
            <w:tcW w:w="3256" w:type="dxa"/>
          </w:tcPr>
          <w:p w14:paraId="0E81AD15" w14:textId="77777777" w:rsidR="00D60FCA" w:rsidRPr="00A93C9D" w:rsidRDefault="00D60FCA" w:rsidP="00D60F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53D5202E" w14:textId="69444106" w:rsidR="00F5098A" w:rsidRPr="00A93C9D" w:rsidRDefault="00DE1C3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DE1C30" w:rsidP="00DA05D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t>____________________________</w:t>
      </w:r>
    </w:p>
    <w:sectPr w:rsidR="008620AC" w:rsidRPr="00A93C9D"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E5091" w14:textId="77777777" w:rsidR="00FA0686" w:rsidRDefault="00FA0686">
      <w:pPr>
        <w:spacing w:after="0" w:line="240" w:lineRule="auto"/>
      </w:pPr>
      <w:r>
        <w:separator/>
      </w:r>
    </w:p>
  </w:endnote>
  <w:endnote w:type="continuationSeparator" w:id="0">
    <w:p w14:paraId="7307403F" w14:textId="77777777" w:rsidR="00FA0686" w:rsidRDefault="00FA06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2DF18" w14:textId="77777777" w:rsidR="00FA0686" w:rsidRDefault="00FA0686">
      <w:pPr>
        <w:spacing w:after="0" w:line="240" w:lineRule="auto"/>
      </w:pPr>
      <w:r>
        <w:separator/>
      </w:r>
    </w:p>
  </w:footnote>
  <w:footnote w:type="continuationSeparator" w:id="0">
    <w:p w14:paraId="69A5BEBD" w14:textId="77777777" w:rsidR="00FA0686" w:rsidRDefault="00FA06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EDD83588"/>
    <w:lvl w:ilvl="0" w:tplc="0DFE28B4">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3FE"/>
    <w:rsid w:val="00026BC6"/>
    <w:rsid w:val="00026ED1"/>
    <w:rsid w:val="00027670"/>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6188"/>
    <w:rsid w:val="00097936"/>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10D3F"/>
    <w:rsid w:val="001110C9"/>
    <w:rsid w:val="0011121C"/>
    <w:rsid w:val="0011209B"/>
    <w:rsid w:val="001141B4"/>
    <w:rsid w:val="00114FD0"/>
    <w:rsid w:val="00117B6F"/>
    <w:rsid w:val="00117E5E"/>
    <w:rsid w:val="001207CA"/>
    <w:rsid w:val="00121ADB"/>
    <w:rsid w:val="00123922"/>
    <w:rsid w:val="001239AD"/>
    <w:rsid w:val="0012404D"/>
    <w:rsid w:val="00125478"/>
    <w:rsid w:val="00126AAC"/>
    <w:rsid w:val="001278A3"/>
    <w:rsid w:val="00130E39"/>
    <w:rsid w:val="00131A43"/>
    <w:rsid w:val="001320DD"/>
    <w:rsid w:val="00133261"/>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1BD6"/>
    <w:rsid w:val="001623FD"/>
    <w:rsid w:val="00163517"/>
    <w:rsid w:val="00163FA4"/>
    <w:rsid w:val="00166496"/>
    <w:rsid w:val="001666D3"/>
    <w:rsid w:val="00167043"/>
    <w:rsid w:val="0017206E"/>
    <w:rsid w:val="00180D77"/>
    <w:rsid w:val="00181436"/>
    <w:rsid w:val="001829AF"/>
    <w:rsid w:val="001837D1"/>
    <w:rsid w:val="00184643"/>
    <w:rsid w:val="00185D01"/>
    <w:rsid w:val="00187CDB"/>
    <w:rsid w:val="00190354"/>
    <w:rsid w:val="00191DD3"/>
    <w:rsid w:val="00191FD0"/>
    <w:rsid w:val="00192268"/>
    <w:rsid w:val="001924EA"/>
    <w:rsid w:val="00194368"/>
    <w:rsid w:val="00195B94"/>
    <w:rsid w:val="001A0283"/>
    <w:rsid w:val="001A151D"/>
    <w:rsid w:val="001A1C73"/>
    <w:rsid w:val="001A2F0F"/>
    <w:rsid w:val="001A302E"/>
    <w:rsid w:val="001A66C3"/>
    <w:rsid w:val="001B06D2"/>
    <w:rsid w:val="001B282F"/>
    <w:rsid w:val="001B3370"/>
    <w:rsid w:val="001B4D1D"/>
    <w:rsid w:val="001B700D"/>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5C9E"/>
    <w:rsid w:val="001E7553"/>
    <w:rsid w:val="001F07F0"/>
    <w:rsid w:val="001F08E8"/>
    <w:rsid w:val="001F1ACE"/>
    <w:rsid w:val="001F3AEF"/>
    <w:rsid w:val="001F6C64"/>
    <w:rsid w:val="001F706E"/>
    <w:rsid w:val="001F70DB"/>
    <w:rsid w:val="001F7FC2"/>
    <w:rsid w:val="002006BB"/>
    <w:rsid w:val="00201F51"/>
    <w:rsid w:val="00202F31"/>
    <w:rsid w:val="00203846"/>
    <w:rsid w:val="0021009D"/>
    <w:rsid w:val="002101E0"/>
    <w:rsid w:val="00210A82"/>
    <w:rsid w:val="00210CD5"/>
    <w:rsid w:val="00212121"/>
    <w:rsid w:val="002160EF"/>
    <w:rsid w:val="0021622F"/>
    <w:rsid w:val="00216D2A"/>
    <w:rsid w:val="00217222"/>
    <w:rsid w:val="00220A1E"/>
    <w:rsid w:val="0022163B"/>
    <w:rsid w:val="002218CE"/>
    <w:rsid w:val="00222AE3"/>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0B"/>
    <w:rsid w:val="00247E3C"/>
    <w:rsid w:val="00247E6D"/>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503"/>
    <w:rsid w:val="00277F0D"/>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3EA1"/>
    <w:rsid w:val="002E561D"/>
    <w:rsid w:val="002E63B1"/>
    <w:rsid w:val="002E642E"/>
    <w:rsid w:val="002E7007"/>
    <w:rsid w:val="002F28A0"/>
    <w:rsid w:val="002F2DDE"/>
    <w:rsid w:val="002F2E93"/>
    <w:rsid w:val="002F61F6"/>
    <w:rsid w:val="00300360"/>
    <w:rsid w:val="003028EC"/>
    <w:rsid w:val="00303A3F"/>
    <w:rsid w:val="00304DAB"/>
    <w:rsid w:val="00305699"/>
    <w:rsid w:val="00306291"/>
    <w:rsid w:val="003071D8"/>
    <w:rsid w:val="00310A88"/>
    <w:rsid w:val="00312874"/>
    <w:rsid w:val="003131D7"/>
    <w:rsid w:val="00314D1F"/>
    <w:rsid w:val="00315D1E"/>
    <w:rsid w:val="00315DBF"/>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40C4"/>
    <w:rsid w:val="003547ED"/>
    <w:rsid w:val="00355EDA"/>
    <w:rsid w:val="003607B2"/>
    <w:rsid w:val="00360B81"/>
    <w:rsid w:val="0036202C"/>
    <w:rsid w:val="00363B38"/>
    <w:rsid w:val="00365AA4"/>
    <w:rsid w:val="003678D8"/>
    <w:rsid w:val="00367A52"/>
    <w:rsid w:val="00367AF1"/>
    <w:rsid w:val="00370CF0"/>
    <w:rsid w:val="0037139C"/>
    <w:rsid w:val="003714DB"/>
    <w:rsid w:val="0037287E"/>
    <w:rsid w:val="003730EA"/>
    <w:rsid w:val="00373E54"/>
    <w:rsid w:val="00373F30"/>
    <w:rsid w:val="00375F56"/>
    <w:rsid w:val="0037620B"/>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F72"/>
    <w:rsid w:val="003C74DB"/>
    <w:rsid w:val="003D1517"/>
    <w:rsid w:val="003D176E"/>
    <w:rsid w:val="003D1B5C"/>
    <w:rsid w:val="003D4172"/>
    <w:rsid w:val="003D4477"/>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165D"/>
    <w:rsid w:val="0042362F"/>
    <w:rsid w:val="004257EF"/>
    <w:rsid w:val="00426EB5"/>
    <w:rsid w:val="0043205A"/>
    <w:rsid w:val="0043389D"/>
    <w:rsid w:val="004340DD"/>
    <w:rsid w:val="004342E5"/>
    <w:rsid w:val="00440A43"/>
    <w:rsid w:val="00445EFB"/>
    <w:rsid w:val="00447A99"/>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BE6"/>
    <w:rsid w:val="0046702B"/>
    <w:rsid w:val="004725EE"/>
    <w:rsid w:val="00472ECB"/>
    <w:rsid w:val="00476633"/>
    <w:rsid w:val="00481329"/>
    <w:rsid w:val="00483240"/>
    <w:rsid w:val="00483AA4"/>
    <w:rsid w:val="00487304"/>
    <w:rsid w:val="00487323"/>
    <w:rsid w:val="00491A56"/>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7372"/>
    <w:rsid w:val="004C4399"/>
    <w:rsid w:val="004C48D3"/>
    <w:rsid w:val="004C6071"/>
    <w:rsid w:val="004C67DD"/>
    <w:rsid w:val="004C7AAB"/>
    <w:rsid w:val="004D072F"/>
    <w:rsid w:val="004D35A1"/>
    <w:rsid w:val="004D3E24"/>
    <w:rsid w:val="004D3EE3"/>
    <w:rsid w:val="004D49F9"/>
    <w:rsid w:val="004D5052"/>
    <w:rsid w:val="004D5055"/>
    <w:rsid w:val="004E124C"/>
    <w:rsid w:val="004E14DC"/>
    <w:rsid w:val="004E1C0C"/>
    <w:rsid w:val="004E60D8"/>
    <w:rsid w:val="004E6A22"/>
    <w:rsid w:val="004E6D06"/>
    <w:rsid w:val="004E74A9"/>
    <w:rsid w:val="004F0272"/>
    <w:rsid w:val="004F0FA4"/>
    <w:rsid w:val="004F249A"/>
    <w:rsid w:val="004F2E52"/>
    <w:rsid w:val="004F30CD"/>
    <w:rsid w:val="004F3E93"/>
    <w:rsid w:val="004F5544"/>
    <w:rsid w:val="004F680F"/>
    <w:rsid w:val="004F7863"/>
    <w:rsid w:val="00501151"/>
    <w:rsid w:val="005037E6"/>
    <w:rsid w:val="00504029"/>
    <w:rsid w:val="00507B7E"/>
    <w:rsid w:val="00511CA1"/>
    <w:rsid w:val="00511CF5"/>
    <w:rsid w:val="00512522"/>
    <w:rsid w:val="00512DD8"/>
    <w:rsid w:val="0051316B"/>
    <w:rsid w:val="00515A6F"/>
    <w:rsid w:val="005167FF"/>
    <w:rsid w:val="0052004F"/>
    <w:rsid w:val="0052065C"/>
    <w:rsid w:val="00521A45"/>
    <w:rsid w:val="00523AB8"/>
    <w:rsid w:val="00525129"/>
    <w:rsid w:val="00525909"/>
    <w:rsid w:val="005263D1"/>
    <w:rsid w:val="00526677"/>
    <w:rsid w:val="00526884"/>
    <w:rsid w:val="005300B0"/>
    <w:rsid w:val="00537FEE"/>
    <w:rsid w:val="005410A6"/>
    <w:rsid w:val="00544E5E"/>
    <w:rsid w:val="00545110"/>
    <w:rsid w:val="00545A87"/>
    <w:rsid w:val="00545F42"/>
    <w:rsid w:val="00551681"/>
    <w:rsid w:val="00551DBF"/>
    <w:rsid w:val="00552A46"/>
    <w:rsid w:val="00553C62"/>
    <w:rsid w:val="005540CE"/>
    <w:rsid w:val="00554222"/>
    <w:rsid w:val="00554D8B"/>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9ED"/>
    <w:rsid w:val="005975EB"/>
    <w:rsid w:val="00597D2B"/>
    <w:rsid w:val="005A0664"/>
    <w:rsid w:val="005A09C2"/>
    <w:rsid w:val="005A0F26"/>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D16"/>
    <w:rsid w:val="00606336"/>
    <w:rsid w:val="0060699D"/>
    <w:rsid w:val="0060781F"/>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780B"/>
    <w:rsid w:val="00637E26"/>
    <w:rsid w:val="0064208C"/>
    <w:rsid w:val="00642AD7"/>
    <w:rsid w:val="006436AB"/>
    <w:rsid w:val="0064396B"/>
    <w:rsid w:val="0064482A"/>
    <w:rsid w:val="0064684D"/>
    <w:rsid w:val="00647742"/>
    <w:rsid w:val="00647F49"/>
    <w:rsid w:val="006502D0"/>
    <w:rsid w:val="00651725"/>
    <w:rsid w:val="0065195D"/>
    <w:rsid w:val="00651C07"/>
    <w:rsid w:val="00654CA7"/>
    <w:rsid w:val="00655735"/>
    <w:rsid w:val="006568BA"/>
    <w:rsid w:val="006570D7"/>
    <w:rsid w:val="00657E5F"/>
    <w:rsid w:val="006658C5"/>
    <w:rsid w:val="00665A13"/>
    <w:rsid w:val="00666BE3"/>
    <w:rsid w:val="00670BD4"/>
    <w:rsid w:val="00672C97"/>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A2D"/>
    <w:rsid w:val="00690C38"/>
    <w:rsid w:val="00693345"/>
    <w:rsid w:val="00693F48"/>
    <w:rsid w:val="00695053"/>
    <w:rsid w:val="00695480"/>
    <w:rsid w:val="00696129"/>
    <w:rsid w:val="00697699"/>
    <w:rsid w:val="00697B98"/>
    <w:rsid w:val="006A02AC"/>
    <w:rsid w:val="006A0D62"/>
    <w:rsid w:val="006A3E31"/>
    <w:rsid w:val="006A4377"/>
    <w:rsid w:val="006A4AA6"/>
    <w:rsid w:val="006A63DD"/>
    <w:rsid w:val="006A6576"/>
    <w:rsid w:val="006A7430"/>
    <w:rsid w:val="006A7481"/>
    <w:rsid w:val="006A79C6"/>
    <w:rsid w:val="006B1FB9"/>
    <w:rsid w:val="006B24AB"/>
    <w:rsid w:val="006B459D"/>
    <w:rsid w:val="006C0B1C"/>
    <w:rsid w:val="006C100F"/>
    <w:rsid w:val="006C1741"/>
    <w:rsid w:val="006C4F49"/>
    <w:rsid w:val="006C6217"/>
    <w:rsid w:val="006C7395"/>
    <w:rsid w:val="006C76BE"/>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67B0"/>
    <w:rsid w:val="006F6BD1"/>
    <w:rsid w:val="006F6CD9"/>
    <w:rsid w:val="006F723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3ED5"/>
    <w:rsid w:val="007253D3"/>
    <w:rsid w:val="00725A20"/>
    <w:rsid w:val="00725A87"/>
    <w:rsid w:val="00726DD4"/>
    <w:rsid w:val="00730C19"/>
    <w:rsid w:val="00731BA7"/>
    <w:rsid w:val="007331A1"/>
    <w:rsid w:val="00733531"/>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D5E"/>
    <w:rsid w:val="00760EA2"/>
    <w:rsid w:val="007625CF"/>
    <w:rsid w:val="00762BB6"/>
    <w:rsid w:val="007638C3"/>
    <w:rsid w:val="00765C18"/>
    <w:rsid w:val="00765E37"/>
    <w:rsid w:val="0077028B"/>
    <w:rsid w:val="00771334"/>
    <w:rsid w:val="00771B94"/>
    <w:rsid w:val="007721A7"/>
    <w:rsid w:val="00772B8B"/>
    <w:rsid w:val="00773E94"/>
    <w:rsid w:val="00774AA7"/>
    <w:rsid w:val="00777598"/>
    <w:rsid w:val="007805AD"/>
    <w:rsid w:val="00781C4C"/>
    <w:rsid w:val="00781CEE"/>
    <w:rsid w:val="0078362F"/>
    <w:rsid w:val="00783AEF"/>
    <w:rsid w:val="0078536C"/>
    <w:rsid w:val="007904F7"/>
    <w:rsid w:val="00790DA2"/>
    <w:rsid w:val="00791E07"/>
    <w:rsid w:val="0079202D"/>
    <w:rsid w:val="007938B8"/>
    <w:rsid w:val="0079426C"/>
    <w:rsid w:val="00795B64"/>
    <w:rsid w:val="00797068"/>
    <w:rsid w:val="007A207E"/>
    <w:rsid w:val="007A40BA"/>
    <w:rsid w:val="007A5356"/>
    <w:rsid w:val="007A559A"/>
    <w:rsid w:val="007A586A"/>
    <w:rsid w:val="007A6A99"/>
    <w:rsid w:val="007A748D"/>
    <w:rsid w:val="007B0466"/>
    <w:rsid w:val="007B1995"/>
    <w:rsid w:val="007B3D47"/>
    <w:rsid w:val="007B41C6"/>
    <w:rsid w:val="007B5A55"/>
    <w:rsid w:val="007B5C13"/>
    <w:rsid w:val="007B6ECC"/>
    <w:rsid w:val="007B73CC"/>
    <w:rsid w:val="007C0D64"/>
    <w:rsid w:val="007C15F1"/>
    <w:rsid w:val="007C1F5E"/>
    <w:rsid w:val="007C35AC"/>
    <w:rsid w:val="007C3706"/>
    <w:rsid w:val="007C4D23"/>
    <w:rsid w:val="007C5C70"/>
    <w:rsid w:val="007C5E89"/>
    <w:rsid w:val="007C67B2"/>
    <w:rsid w:val="007D0797"/>
    <w:rsid w:val="007D1D88"/>
    <w:rsid w:val="007D2071"/>
    <w:rsid w:val="007D2D41"/>
    <w:rsid w:val="007D5DD4"/>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42CC"/>
    <w:rsid w:val="008042D8"/>
    <w:rsid w:val="008050CB"/>
    <w:rsid w:val="0080588A"/>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594"/>
    <w:rsid w:val="00826ECD"/>
    <w:rsid w:val="0083334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23B9"/>
    <w:rsid w:val="008538D2"/>
    <w:rsid w:val="008577C8"/>
    <w:rsid w:val="00860A05"/>
    <w:rsid w:val="00861C06"/>
    <w:rsid w:val="008620AC"/>
    <w:rsid w:val="0086228F"/>
    <w:rsid w:val="00864F3B"/>
    <w:rsid w:val="00865259"/>
    <w:rsid w:val="0086625C"/>
    <w:rsid w:val="00870552"/>
    <w:rsid w:val="00872552"/>
    <w:rsid w:val="00873058"/>
    <w:rsid w:val="008732E1"/>
    <w:rsid w:val="008734E5"/>
    <w:rsid w:val="0087418E"/>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E18"/>
    <w:rsid w:val="008A420A"/>
    <w:rsid w:val="008A4514"/>
    <w:rsid w:val="008A4C9D"/>
    <w:rsid w:val="008A5838"/>
    <w:rsid w:val="008A5E4F"/>
    <w:rsid w:val="008A7E72"/>
    <w:rsid w:val="008A7FDE"/>
    <w:rsid w:val="008B0821"/>
    <w:rsid w:val="008B0CFF"/>
    <w:rsid w:val="008B14FC"/>
    <w:rsid w:val="008B1DEC"/>
    <w:rsid w:val="008B5C18"/>
    <w:rsid w:val="008B6403"/>
    <w:rsid w:val="008C04E1"/>
    <w:rsid w:val="008C170B"/>
    <w:rsid w:val="008C1975"/>
    <w:rsid w:val="008C2171"/>
    <w:rsid w:val="008C37A5"/>
    <w:rsid w:val="008C64D7"/>
    <w:rsid w:val="008C64F8"/>
    <w:rsid w:val="008C7BB0"/>
    <w:rsid w:val="008C7D4D"/>
    <w:rsid w:val="008D538D"/>
    <w:rsid w:val="008D69FE"/>
    <w:rsid w:val="008D7F8F"/>
    <w:rsid w:val="008E590A"/>
    <w:rsid w:val="008F0489"/>
    <w:rsid w:val="008F0670"/>
    <w:rsid w:val="008F07E4"/>
    <w:rsid w:val="008F1ECA"/>
    <w:rsid w:val="008F24E7"/>
    <w:rsid w:val="008F2A33"/>
    <w:rsid w:val="008F3112"/>
    <w:rsid w:val="008F4D6B"/>
    <w:rsid w:val="008F50F6"/>
    <w:rsid w:val="008F641D"/>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2F63"/>
    <w:rsid w:val="009B46F3"/>
    <w:rsid w:val="009B4F40"/>
    <w:rsid w:val="009B5856"/>
    <w:rsid w:val="009B6253"/>
    <w:rsid w:val="009B6B06"/>
    <w:rsid w:val="009B6C07"/>
    <w:rsid w:val="009B713E"/>
    <w:rsid w:val="009B7CCC"/>
    <w:rsid w:val="009C057E"/>
    <w:rsid w:val="009C160A"/>
    <w:rsid w:val="009C3738"/>
    <w:rsid w:val="009C37EB"/>
    <w:rsid w:val="009C49AD"/>
    <w:rsid w:val="009C51DD"/>
    <w:rsid w:val="009C5825"/>
    <w:rsid w:val="009C60FF"/>
    <w:rsid w:val="009C6F15"/>
    <w:rsid w:val="009C7600"/>
    <w:rsid w:val="009C7804"/>
    <w:rsid w:val="009D259A"/>
    <w:rsid w:val="009D3561"/>
    <w:rsid w:val="009D4B46"/>
    <w:rsid w:val="009E3484"/>
    <w:rsid w:val="009E3CD4"/>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20AF"/>
    <w:rsid w:val="00A135AD"/>
    <w:rsid w:val="00A13702"/>
    <w:rsid w:val="00A13BBD"/>
    <w:rsid w:val="00A1660E"/>
    <w:rsid w:val="00A169A0"/>
    <w:rsid w:val="00A2035C"/>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47C7"/>
    <w:rsid w:val="00A65055"/>
    <w:rsid w:val="00A6555B"/>
    <w:rsid w:val="00A67E79"/>
    <w:rsid w:val="00A70ED5"/>
    <w:rsid w:val="00A725F3"/>
    <w:rsid w:val="00A73634"/>
    <w:rsid w:val="00A74595"/>
    <w:rsid w:val="00A74A60"/>
    <w:rsid w:val="00A75F4F"/>
    <w:rsid w:val="00A75FB5"/>
    <w:rsid w:val="00A7697F"/>
    <w:rsid w:val="00A807A0"/>
    <w:rsid w:val="00A83A4B"/>
    <w:rsid w:val="00A847B7"/>
    <w:rsid w:val="00A84B09"/>
    <w:rsid w:val="00A852C6"/>
    <w:rsid w:val="00A8635A"/>
    <w:rsid w:val="00A90CB7"/>
    <w:rsid w:val="00A90CFC"/>
    <w:rsid w:val="00A91B38"/>
    <w:rsid w:val="00A931F7"/>
    <w:rsid w:val="00A93C9D"/>
    <w:rsid w:val="00A94E28"/>
    <w:rsid w:val="00A97FB5"/>
    <w:rsid w:val="00AA1B6B"/>
    <w:rsid w:val="00AA1D3F"/>
    <w:rsid w:val="00AA3688"/>
    <w:rsid w:val="00AA4D79"/>
    <w:rsid w:val="00AA4E12"/>
    <w:rsid w:val="00AA5117"/>
    <w:rsid w:val="00AA5484"/>
    <w:rsid w:val="00AA5B30"/>
    <w:rsid w:val="00AA5D63"/>
    <w:rsid w:val="00AA714E"/>
    <w:rsid w:val="00AB11D8"/>
    <w:rsid w:val="00AB148E"/>
    <w:rsid w:val="00AB400D"/>
    <w:rsid w:val="00AB4D42"/>
    <w:rsid w:val="00AB5AB3"/>
    <w:rsid w:val="00AB6D93"/>
    <w:rsid w:val="00AB7BFD"/>
    <w:rsid w:val="00AC0484"/>
    <w:rsid w:val="00AC11F5"/>
    <w:rsid w:val="00AC158F"/>
    <w:rsid w:val="00AC2A03"/>
    <w:rsid w:val="00AC301A"/>
    <w:rsid w:val="00AC519E"/>
    <w:rsid w:val="00AC598C"/>
    <w:rsid w:val="00AC6DD7"/>
    <w:rsid w:val="00AD0323"/>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36DA"/>
    <w:rsid w:val="00B043C5"/>
    <w:rsid w:val="00B05CAE"/>
    <w:rsid w:val="00B124FE"/>
    <w:rsid w:val="00B1251A"/>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6E89"/>
    <w:rsid w:val="00B77537"/>
    <w:rsid w:val="00B803C9"/>
    <w:rsid w:val="00B812D2"/>
    <w:rsid w:val="00B823AC"/>
    <w:rsid w:val="00B83257"/>
    <w:rsid w:val="00B833E8"/>
    <w:rsid w:val="00B84682"/>
    <w:rsid w:val="00B85081"/>
    <w:rsid w:val="00B859EC"/>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D1873"/>
    <w:rsid w:val="00BD3C3A"/>
    <w:rsid w:val="00BD470B"/>
    <w:rsid w:val="00BD4A42"/>
    <w:rsid w:val="00BD5067"/>
    <w:rsid w:val="00BD5212"/>
    <w:rsid w:val="00BD7CD6"/>
    <w:rsid w:val="00BE0ACA"/>
    <w:rsid w:val="00BE1F07"/>
    <w:rsid w:val="00BE20D4"/>
    <w:rsid w:val="00BE3EBF"/>
    <w:rsid w:val="00BE46EF"/>
    <w:rsid w:val="00BE600E"/>
    <w:rsid w:val="00BE7B75"/>
    <w:rsid w:val="00BE7DE6"/>
    <w:rsid w:val="00BF09CD"/>
    <w:rsid w:val="00BF09DB"/>
    <w:rsid w:val="00BF0EF8"/>
    <w:rsid w:val="00BF1346"/>
    <w:rsid w:val="00BF22D9"/>
    <w:rsid w:val="00BF41AA"/>
    <w:rsid w:val="00BF4E5B"/>
    <w:rsid w:val="00BF53CF"/>
    <w:rsid w:val="00BF751A"/>
    <w:rsid w:val="00BF79A6"/>
    <w:rsid w:val="00BF7F98"/>
    <w:rsid w:val="00C00D73"/>
    <w:rsid w:val="00C0108F"/>
    <w:rsid w:val="00C026B4"/>
    <w:rsid w:val="00C02EB3"/>
    <w:rsid w:val="00C02EF2"/>
    <w:rsid w:val="00C02FA4"/>
    <w:rsid w:val="00C05765"/>
    <w:rsid w:val="00C05C58"/>
    <w:rsid w:val="00C05F20"/>
    <w:rsid w:val="00C10C0B"/>
    <w:rsid w:val="00C12525"/>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31A"/>
    <w:rsid w:val="00C37A82"/>
    <w:rsid w:val="00C40FA3"/>
    <w:rsid w:val="00C41058"/>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20B"/>
    <w:rsid w:val="00C643EF"/>
    <w:rsid w:val="00C65911"/>
    <w:rsid w:val="00C70F7F"/>
    <w:rsid w:val="00C73144"/>
    <w:rsid w:val="00C73974"/>
    <w:rsid w:val="00C833CE"/>
    <w:rsid w:val="00C8606F"/>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078"/>
    <w:rsid w:val="00D00442"/>
    <w:rsid w:val="00D004B2"/>
    <w:rsid w:val="00D03E36"/>
    <w:rsid w:val="00D05474"/>
    <w:rsid w:val="00D059EB"/>
    <w:rsid w:val="00D07D89"/>
    <w:rsid w:val="00D137F5"/>
    <w:rsid w:val="00D13ADA"/>
    <w:rsid w:val="00D141B3"/>
    <w:rsid w:val="00D141B8"/>
    <w:rsid w:val="00D14453"/>
    <w:rsid w:val="00D15ADB"/>
    <w:rsid w:val="00D160EB"/>
    <w:rsid w:val="00D166C4"/>
    <w:rsid w:val="00D16862"/>
    <w:rsid w:val="00D16BF4"/>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B7F"/>
    <w:rsid w:val="00D31FD0"/>
    <w:rsid w:val="00D321AB"/>
    <w:rsid w:val="00D33BAA"/>
    <w:rsid w:val="00D33E09"/>
    <w:rsid w:val="00D360EA"/>
    <w:rsid w:val="00D40DF4"/>
    <w:rsid w:val="00D43E89"/>
    <w:rsid w:val="00D45376"/>
    <w:rsid w:val="00D457ED"/>
    <w:rsid w:val="00D45AC1"/>
    <w:rsid w:val="00D46267"/>
    <w:rsid w:val="00D52B29"/>
    <w:rsid w:val="00D54966"/>
    <w:rsid w:val="00D54FBE"/>
    <w:rsid w:val="00D55821"/>
    <w:rsid w:val="00D6056F"/>
    <w:rsid w:val="00D60FCA"/>
    <w:rsid w:val="00D612A9"/>
    <w:rsid w:val="00D61362"/>
    <w:rsid w:val="00D614D3"/>
    <w:rsid w:val="00D62D5A"/>
    <w:rsid w:val="00D638D5"/>
    <w:rsid w:val="00D64037"/>
    <w:rsid w:val="00D65760"/>
    <w:rsid w:val="00D67E91"/>
    <w:rsid w:val="00D714D4"/>
    <w:rsid w:val="00D73A6D"/>
    <w:rsid w:val="00D741F7"/>
    <w:rsid w:val="00D75CB5"/>
    <w:rsid w:val="00D7618C"/>
    <w:rsid w:val="00D76C59"/>
    <w:rsid w:val="00D7703A"/>
    <w:rsid w:val="00D801F4"/>
    <w:rsid w:val="00D811C5"/>
    <w:rsid w:val="00D813C9"/>
    <w:rsid w:val="00D8197B"/>
    <w:rsid w:val="00D82951"/>
    <w:rsid w:val="00D838DD"/>
    <w:rsid w:val="00D862F5"/>
    <w:rsid w:val="00D86E72"/>
    <w:rsid w:val="00D86ED0"/>
    <w:rsid w:val="00D91438"/>
    <w:rsid w:val="00D93F2E"/>
    <w:rsid w:val="00D95D67"/>
    <w:rsid w:val="00DA05D4"/>
    <w:rsid w:val="00DA1259"/>
    <w:rsid w:val="00DA129A"/>
    <w:rsid w:val="00DA3319"/>
    <w:rsid w:val="00DA3A11"/>
    <w:rsid w:val="00DA4C4E"/>
    <w:rsid w:val="00DA51FC"/>
    <w:rsid w:val="00DA5BC8"/>
    <w:rsid w:val="00DB00D8"/>
    <w:rsid w:val="00DB0D51"/>
    <w:rsid w:val="00DB1C0F"/>
    <w:rsid w:val="00DB29A5"/>
    <w:rsid w:val="00DB2BBF"/>
    <w:rsid w:val="00DB5123"/>
    <w:rsid w:val="00DB61F5"/>
    <w:rsid w:val="00DB631B"/>
    <w:rsid w:val="00DC134F"/>
    <w:rsid w:val="00DC21E5"/>
    <w:rsid w:val="00DC300E"/>
    <w:rsid w:val="00DC3B6D"/>
    <w:rsid w:val="00DC789B"/>
    <w:rsid w:val="00DD0A31"/>
    <w:rsid w:val="00DD156F"/>
    <w:rsid w:val="00DD21F9"/>
    <w:rsid w:val="00DD4ECA"/>
    <w:rsid w:val="00DD522B"/>
    <w:rsid w:val="00DD7AC7"/>
    <w:rsid w:val="00DE1C30"/>
    <w:rsid w:val="00DE5F02"/>
    <w:rsid w:val="00DE602C"/>
    <w:rsid w:val="00DE7685"/>
    <w:rsid w:val="00DF1815"/>
    <w:rsid w:val="00DF2FAC"/>
    <w:rsid w:val="00DF5A74"/>
    <w:rsid w:val="00DF6774"/>
    <w:rsid w:val="00E0000D"/>
    <w:rsid w:val="00E007FC"/>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53D2"/>
    <w:rsid w:val="00E26850"/>
    <w:rsid w:val="00E26C80"/>
    <w:rsid w:val="00E278EA"/>
    <w:rsid w:val="00E27B1C"/>
    <w:rsid w:val="00E301A9"/>
    <w:rsid w:val="00E31A4F"/>
    <w:rsid w:val="00E32CB6"/>
    <w:rsid w:val="00E32E7E"/>
    <w:rsid w:val="00E33364"/>
    <w:rsid w:val="00E35211"/>
    <w:rsid w:val="00E354AB"/>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70289"/>
    <w:rsid w:val="00E710FC"/>
    <w:rsid w:val="00E724C6"/>
    <w:rsid w:val="00E758E9"/>
    <w:rsid w:val="00E76982"/>
    <w:rsid w:val="00E7731A"/>
    <w:rsid w:val="00E775E8"/>
    <w:rsid w:val="00E779F1"/>
    <w:rsid w:val="00E77F2D"/>
    <w:rsid w:val="00E81A4C"/>
    <w:rsid w:val="00E82387"/>
    <w:rsid w:val="00E8314E"/>
    <w:rsid w:val="00E83157"/>
    <w:rsid w:val="00E8350B"/>
    <w:rsid w:val="00E84A9F"/>
    <w:rsid w:val="00E85FA5"/>
    <w:rsid w:val="00E8621D"/>
    <w:rsid w:val="00E86EDC"/>
    <w:rsid w:val="00E87750"/>
    <w:rsid w:val="00E904C7"/>
    <w:rsid w:val="00E90AFD"/>
    <w:rsid w:val="00E92AA6"/>
    <w:rsid w:val="00E96938"/>
    <w:rsid w:val="00E96C44"/>
    <w:rsid w:val="00E972B0"/>
    <w:rsid w:val="00E979AE"/>
    <w:rsid w:val="00E97C33"/>
    <w:rsid w:val="00EA00FA"/>
    <w:rsid w:val="00EA5171"/>
    <w:rsid w:val="00EA56F6"/>
    <w:rsid w:val="00EA5E03"/>
    <w:rsid w:val="00EA61C5"/>
    <w:rsid w:val="00EA6559"/>
    <w:rsid w:val="00EA7AA6"/>
    <w:rsid w:val="00EB3E4F"/>
    <w:rsid w:val="00EB603E"/>
    <w:rsid w:val="00EC170B"/>
    <w:rsid w:val="00EC1CAE"/>
    <w:rsid w:val="00EC1F32"/>
    <w:rsid w:val="00EC2771"/>
    <w:rsid w:val="00EC27E9"/>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2B67"/>
    <w:rsid w:val="00EF3704"/>
    <w:rsid w:val="00EF3720"/>
    <w:rsid w:val="00EF3837"/>
    <w:rsid w:val="00EF55DF"/>
    <w:rsid w:val="00EF7554"/>
    <w:rsid w:val="00EF7880"/>
    <w:rsid w:val="00F003E2"/>
    <w:rsid w:val="00F01419"/>
    <w:rsid w:val="00F0160F"/>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C0B"/>
    <w:rsid w:val="00F42D0B"/>
    <w:rsid w:val="00F430AD"/>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323B"/>
    <w:rsid w:val="00F936CA"/>
    <w:rsid w:val="00F937BB"/>
    <w:rsid w:val="00F95A09"/>
    <w:rsid w:val="00F963EB"/>
    <w:rsid w:val="00F97127"/>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5138"/>
    <w:rsid w:val="00FC61B6"/>
    <w:rsid w:val="00FC6958"/>
    <w:rsid w:val="00FC6AB6"/>
    <w:rsid w:val="00FD114F"/>
    <w:rsid w:val="00FD1B95"/>
    <w:rsid w:val="00FD4AAA"/>
    <w:rsid w:val="00FD62F7"/>
    <w:rsid w:val="00FD6C38"/>
    <w:rsid w:val="00FE2248"/>
    <w:rsid w:val="00FE2839"/>
    <w:rsid w:val="00FE342F"/>
    <w:rsid w:val="00FE37E7"/>
    <w:rsid w:val="00FE3A1F"/>
    <w:rsid w:val="00FE487D"/>
    <w:rsid w:val="00FE5FD3"/>
    <w:rsid w:val="00FF2C9C"/>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3.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564637-EC86-408E-B8B2-EB3EAA49BB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773</TotalTime>
  <Pages>23</Pages>
  <Words>6865</Words>
  <Characters>39359</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300</cp:revision>
  <dcterms:created xsi:type="dcterms:W3CDTF">2025-05-12T15:34:00Z</dcterms:created>
  <dcterms:modified xsi:type="dcterms:W3CDTF">2025-08-12T10:31:00Z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